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7EB36" w14:textId="78E1FDB5" w:rsidR="00C74CA9" w:rsidRDefault="00843F6B" w:rsidP="00812ED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PRESTADORES POR NIT </w:t>
      </w:r>
      <w:r w:rsidR="007F6152">
        <w:rPr>
          <w:rFonts w:asciiTheme="minorHAnsi" w:hAnsiTheme="minorHAnsi" w:cstheme="minorHAnsi"/>
          <w:b/>
          <w:bCs/>
          <w:sz w:val="28"/>
          <w:szCs w:val="28"/>
        </w:rPr>
        <w:t>PARA VALIDACION Y VERIFICACION DE LA APLICACIÓN DE VACUNAS COVID 19 POR PARTE DE LAS ENTIDADES RESPONSABLES DEL ASEGURAMIENTO</w:t>
      </w:r>
      <w:r w:rsidR="003C7310">
        <w:rPr>
          <w:rFonts w:asciiTheme="minorHAnsi" w:hAnsiTheme="minorHAnsi" w:cstheme="minorHAnsi"/>
          <w:b/>
          <w:bCs/>
          <w:sz w:val="28"/>
          <w:szCs w:val="28"/>
        </w:rPr>
        <w:t xml:space="preserve"> – RESOLUCION </w:t>
      </w:r>
      <w:r w:rsidR="00C75CB5">
        <w:rPr>
          <w:rFonts w:asciiTheme="minorHAnsi" w:hAnsiTheme="minorHAnsi" w:cstheme="minorHAnsi"/>
          <w:b/>
          <w:bCs/>
          <w:sz w:val="28"/>
          <w:szCs w:val="28"/>
        </w:rPr>
        <w:t>531</w:t>
      </w:r>
      <w:r w:rsidR="003C7310">
        <w:rPr>
          <w:rFonts w:asciiTheme="minorHAnsi" w:hAnsiTheme="minorHAnsi" w:cstheme="minorHAnsi"/>
          <w:b/>
          <w:bCs/>
          <w:sz w:val="28"/>
          <w:szCs w:val="28"/>
        </w:rPr>
        <w:t xml:space="preserve"> de 202</w:t>
      </w:r>
      <w:r w:rsidR="00C75CB5">
        <w:rPr>
          <w:rFonts w:asciiTheme="minorHAnsi" w:hAnsiTheme="minorHAnsi" w:cstheme="minorHAnsi"/>
          <w:b/>
          <w:bCs/>
          <w:sz w:val="28"/>
          <w:szCs w:val="28"/>
        </w:rPr>
        <w:t>3</w:t>
      </w:r>
    </w:p>
    <w:p w14:paraId="5342C6E3" w14:textId="77777777" w:rsidR="007F6152" w:rsidRDefault="007F6152" w:rsidP="00812ED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9"/>
        <w:gridCol w:w="2031"/>
        <w:gridCol w:w="4153"/>
        <w:gridCol w:w="1462"/>
      </w:tblGrid>
      <w:tr w:rsidR="00931F3A" w:rsidRPr="003C7310" w14:paraId="2364C38E" w14:textId="12BBF715" w:rsidTr="00931F3A">
        <w:trPr>
          <w:trHeight w:val="288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14:paraId="64077C77" w14:textId="6A70A7FB" w:rsidR="00931F3A" w:rsidRPr="003C7310" w:rsidRDefault="00931F3A" w:rsidP="00931F3A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ES"/>
              </w:rPr>
            </w:pPr>
            <w:r w:rsidRPr="003C7310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ES"/>
              </w:rPr>
              <w:t>PROCESO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14:paraId="0E3ED6CC" w14:textId="62D829CC" w:rsidR="00931F3A" w:rsidRPr="003C7310" w:rsidRDefault="00931F3A" w:rsidP="00931F3A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ES"/>
              </w:rPr>
            </w:pPr>
            <w:r w:rsidRPr="003C7310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ES"/>
              </w:rPr>
              <w:t>Fecha de vacunación</w:t>
            </w:r>
          </w:p>
        </w:tc>
        <w:tc>
          <w:tcPr>
            <w:tcW w:w="2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14:paraId="1BC3035D" w14:textId="39CFB2A9" w:rsidR="00931F3A" w:rsidRPr="003C7310" w:rsidRDefault="00931F3A" w:rsidP="00931F3A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ES"/>
              </w:rPr>
            </w:pPr>
            <w:r w:rsidRPr="003C7310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ES"/>
              </w:rPr>
              <w:t>fecha de digitación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7DC17CC2" w14:textId="7EE9387F" w:rsidR="00931F3A" w:rsidRDefault="00931F3A" w:rsidP="00931F3A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ES"/>
              </w:rPr>
              <w:t>Total</w:t>
            </w:r>
          </w:p>
          <w:p w14:paraId="50F3B1FF" w14:textId="54296B0E" w:rsidR="00931F3A" w:rsidRDefault="00931F3A" w:rsidP="00931F3A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ES"/>
              </w:rPr>
              <w:t>PRESTADORES</w:t>
            </w:r>
          </w:p>
          <w:p w14:paraId="5002A975" w14:textId="02DC1A90" w:rsidR="00931F3A" w:rsidRPr="003C7310" w:rsidRDefault="00931F3A" w:rsidP="00931F3A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ES"/>
              </w:rPr>
              <w:t>POR NIT</w:t>
            </w:r>
          </w:p>
        </w:tc>
      </w:tr>
      <w:tr w:rsidR="00931F3A" w:rsidRPr="003C7310" w14:paraId="744C8605" w14:textId="6C2581EA" w:rsidTr="00931F3A">
        <w:trPr>
          <w:trHeight w:val="576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DDF9" w14:textId="03544F55" w:rsidR="00931F3A" w:rsidRPr="003C7310" w:rsidRDefault="00931F3A" w:rsidP="00931F3A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</w:pPr>
            <w:r w:rsidRPr="003C731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  <w:t>Proceso 20</w:t>
            </w:r>
            <w:r w:rsidR="00C75CB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  <w:t>1</w:t>
            </w:r>
            <w:r w:rsidRPr="003C731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  <w:t>-202</w:t>
            </w:r>
            <w:r w:rsidR="00C75CB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  <w:t>3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8CEC" w14:textId="30005982" w:rsidR="00931F3A" w:rsidRPr="003C7310" w:rsidRDefault="00931F3A" w:rsidP="00931F3A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</w:pPr>
            <w:r w:rsidRPr="003C731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  <w:t>Del 17-02-2021 al 31-12-2021</w:t>
            </w:r>
          </w:p>
        </w:tc>
        <w:tc>
          <w:tcPr>
            <w:tcW w:w="2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1020" w14:textId="7A4BD474" w:rsidR="00931F3A" w:rsidRPr="003C7310" w:rsidRDefault="00931F3A" w:rsidP="00931F3A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</w:pPr>
            <w:r w:rsidRPr="003C731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  <w:t>Corte PAIWEB a 2</w:t>
            </w:r>
            <w:r w:rsidR="00C75CB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  <w:t>1</w:t>
            </w:r>
            <w:r w:rsidRPr="003C731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  <w:t>-</w:t>
            </w:r>
            <w:r w:rsidR="00C75CB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  <w:t>abril-</w:t>
            </w:r>
            <w:r w:rsidRPr="003C731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  <w:t xml:space="preserve"> 2023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D9E7" w14:textId="36AF4803" w:rsidR="00931F3A" w:rsidRPr="003C7310" w:rsidRDefault="00C75CB5" w:rsidP="00931F3A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S"/>
              </w:rPr>
              <w:t>528</w:t>
            </w:r>
          </w:p>
        </w:tc>
      </w:tr>
    </w:tbl>
    <w:p w14:paraId="43A1CF50" w14:textId="77777777" w:rsidR="00087EE9" w:rsidRDefault="00087EE9" w:rsidP="00812ED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1423"/>
        <w:gridCol w:w="7415"/>
      </w:tblGrid>
      <w:tr w:rsidR="002A1D1D" w:rsidRPr="000B17EE" w14:paraId="4DE6E42B" w14:textId="77777777" w:rsidTr="00D95760">
        <w:trPr>
          <w:trHeight w:val="288"/>
          <w:tblHeader/>
        </w:trPr>
        <w:tc>
          <w:tcPr>
            <w:tcW w:w="9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</w:tcPr>
          <w:p w14:paraId="64F609E8" w14:textId="306913C2" w:rsidR="002A1D1D" w:rsidRPr="00026B24" w:rsidRDefault="002A1D1D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s-E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s-ES"/>
              </w:rPr>
              <w:t>PROCESO 201-2023</w:t>
            </w:r>
          </w:p>
        </w:tc>
      </w:tr>
      <w:tr w:rsidR="001D2646" w:rsidRPr="000B17EE" w14:paraId="2033CED2" w14:textId="77777777" w:rsidTr="003F0DD8">
        <w:trPr>
          <w:trHeight w:val="288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hideMark/>
          </w:tcPr>
          <w:p w14:paraId="19503BB9" w14:textId="77777777" w:rsidR="00026B24" w:rsidRPr="00026B24" w:rsidRDefault="00026B24" w:rsidP="00026B24">
            <w:pPr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s-ES"/>
              </w:rPr>
              <w:t>No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hideMark/>
          </w:tcPr>
          <w:p w14:paraId="0B6781B9" w14:textId="77777777" w:rsidR="001D2646" w:rsidRPr="000B17EE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s-ES"/>
              </w:rPr>
              <w:t xml:space="preserve">NIT </w:t>
            </w:r>
          </w:p>
          <w:p w14:paraId="360FF29D" w14:textId="05BBA9A3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s-ES"/>
              </w:rPr>
              <w:t>VACUNADOR</w:t>
            </w:r>
          </w:p>
        </w:tc>
        <w:tc>
          <w:tcPr>
            <w:tcW w:w="7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hideMark/>
          </w:tcPr>
          <w:p w14:paraId="1CDB32A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s-ES"/>
              </w:rPr>
              <w:t>RAZON SOCIAL ENTE VACUNADOR</w:t>
            </w:r>
          </w:p>
        </w:tc>
      </w:tr>
      <w:tr w:rsidR="00ED426D" w:rsidRPr="000B17EE" w14:paraId="0A993B7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21C1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B807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800000118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CD37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DEPARTAMENTAL UNIVERSITARIO DEL QUINDIO SAN JUAN DE DIOS</w:t>
            </w:r>
          </w:p>
        </w:tc>
      </w:tr>
      <w:tr w:rsidR="00ED426D" w:rsidRPr="000B17EE" w14:paraId="435A296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B501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D93D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800003765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CC1F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VIRREY SOLIS I.P.S S.A</w:t>
            </w:r>
          </w:p>
        </w:tc>
      </w:tr>
      <w:tr w:rsidR="00ED426D" w:rsidRPr="000B17EE" w14:paraId="454B87E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32AD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0B57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800012189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E1A8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SAN JOSE DE CUCUTA SA</w:t>
            </w:r>
          </w:p>
        </w:tc>
      </w:tr>
      <w:tr w:rsidR="00ED426D" w:rsidRPr="000B17EE" w14:paraId="5F4A364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975D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BB46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800014405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44C2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SANTA ISABEL</w:t>
            </w:r>
          </w:p>
        </w:tc>
      </w:tr>
      <w:tr w:rsidR="00ED426D" w:rsidRPr="000B17EE" w14:paraId="0D761C5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03D6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0271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800014884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9015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HECTOR ABAD GOMEZ</w:t>
            </w:r>
          </w:p>
        </w:tc>
      </w:tr>
      <w:tr w:rsidR="00ED426D" w:rsidRPr="000B17EE" w14:paraId="3F40F5C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ACB8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E557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800014918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210F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 HOSPITAL UNIVERSITARIO ERASMO MEOZ</w:t>
            </w:r>
          </w:p>
        </w:tc>
      </w:tr>
      <w:tr w:rsidR="00ED426D" w:rsidRPr="000B17EE" w14:paraId="6071B52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1691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9B87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800025221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601D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SAN ISIDRO</w:t>
            </w:r>
          </w:p>
        </w:tc>
      </w:tr>
      <w:tr w:rsidR="00ED426D" w:rsidRPr="000B17EE" w14:paraId="4A87891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F726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4E66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800025755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9045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IPS CLINICA SAN IGNACIO LTDA</w:t>
            </w:r>
          </w:p>
        </w:tc>
      </w:tr>
      <w:tr w:rsidR="00ED426D" w:rsidRPr="000B17EE" w14:paraId="5DC5AA8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3264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F387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800026173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7326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HELI MORENO BLANCO E.S.E</w:t>
            </w:r>
          </w:p>
        </w:tc>
      </w:tr>
      <w:tr w:rsidR="00ED426D" w:rsidRPr="000B17EE" w14:paraId="74D3EAF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CDD3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F090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800029509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9418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PBRO LUIS FELIPE ARBELAEZ</w:t>
            </w:r>
          </w:p>
        </w:tc>
      </w:tr>
      <w:tr w:rsidR="00ED426D" w:rsidRPr="000B17EE" w14:paraId="45BB90D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A5A3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4420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800030924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4FF8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LA BUENA ESPERANZA ESE</w:t>
            </w:r>
          </w:p>
        </w:tc>
      </w:tr>
      <w:tr w:rsidR="00ED426D" w:rsidRPr="000B17EE" w14:paraId="357B0CF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08E2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A464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800031724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7295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SANTO DOMINGO EMPRESA SOCIAL DEL ESTADO</w:t>
            </w:r>
          </w:p>
        </w:tc>
      </w:tr>
      <w:tr w:rsidR="00ED426D" w:rsidRPr="000B17EE" w14:paraId="62C26CE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CFEF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E8CD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800037202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E140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LOCAL DE GUAMAL PRIMER NIVEL E.S.E.</w:t>
            </w:r>
          </w:p>
        </w:tc>
      </w:tr>
      <w:tr w:rsidR="00ED426D" w:rsidRPr="000B17EE" w14:paraId="7A07BA8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82A5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D185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800037979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B4EB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LOCAL DE PUERTO LOPEZ ESE</w:t>
            </w:r>
          </w:p>
        </w:tc>
      </w:tr>
      <w:tr w:rsidR="00ED426D" w:rsidRPr="000B17EE" w14:paraId="11295F3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B335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D854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800038024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E7AC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UNIDAD CLINICA LA MAGDALENA SAS</w:t>
            </w:r>
          </w:p>
        </w:tc>
      </w:tr>
      <w:tr w:rsidR="00ED426D" w:rsidRPr="000B17EE" w14:paraId="3490A48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7886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941D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800044967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0C91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DE SERVICIOS DE SALUD ALTO BONITO</w:t>
            </w:r>
          </w:p>
        </w:tc>
      </w:tr>
      <w:tr w:rsidR="00ED426D" w:rsidRPr="000B17EE" w14:paraId="65C2E4B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5531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291F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800064543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5C7E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INTEGRADO SABANA DE TORRES</w:t>
            </w:r>
          </w:p>
        </w:tc>
      </w:tr>
      <w:tr w:rsidR="00ED426D" w:rsidRPr="000B17EE" w14:paraId="348E82B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C839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011A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800065396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2853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INSTITUTO DE DIAGNOSTICO MEDICO S A</w:t>
            </w:r>
          </w:p>
        </w:tc>
      </w:tr>
      <w:tr w:rsidR="00ED426D" w:rsidRPr="000B17EE" w14:paraId="0B1C9A8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8EB8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FDC4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800075543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35C6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LABORATORIO DE INVESTIGACION HORMONAL LIH S.A.</w:t>
            </w:r>
          </w:p>
        </w:tc>
      </w:tr>
      <w:tr w:rsidR="00ED426D" w:rsidRPr="000B17EE" w14:paraId="013E215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044F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2AC7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800099124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F514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 JOSE LA CEILA</w:t>
            </w:r>
          </w:p>
        </w:tc>
      </w:tr>
      <w:tr w:rsidR="00ED426D" w:rsidRPr="000B17EE" w14:paraId="4AE5FA8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17C1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3544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800117564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4204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DE LA MUJER S.A.S.</w:t>
            </w:r>
          </w:p>
        </w:tc>
      </w:tr>
      <w:tr w:rsidR="00ED426D" w:rsidRPr="000B17EE" w14:paraId="624B496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937F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471D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800119945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03C0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ROQUE ESE</w:t>
            </w:r>
          </w:p>
        </w:tc>
      </w:tr>
      <w:tr w:rsidR="00ED426D" w:rsidRPr="000B17EE" w14:paraId="3BEBBAB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C007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A74F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800125697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75B6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NELSON RESTREPO MARTINEZ</w:t>
            </w:r>
          </w:p>
        </w:tc>
      </w:tr>
      <w:tr w:rsidR="00ED426D" w:rsidRPr="000B17EE" w14:paraId="326DA9C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7E9F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73B2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800129856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587F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DE LA COSTA LTDA</w:t>
            </w:r>
          </w:p>
        </w:tc>
      </w:tr>
      <w:tr w:rsidR="00ED426D" w:rsidRPr="000B17EE" w14:paraId="5D60ECD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7271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3512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800130907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C4C8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SALUD TOTAL EPSS S.A.</w:t>
            </w:r>
          </w:p>
        </w:tc>
      </w:tr>
      <w:tr w:rsidR="00ED426D" w:rsidRPr="000B17EE" w14:paraId="3A9CFC9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A386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210B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800133887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84C1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FRANCISCO DE ASIS</w:t>
            </w:r>
          </w:p>
        </w:tc>
      </w:tr>
      <w:tr w:rsidR="00ED426D" w:rsidRPr="000B17EE" w14:paraId="07087DB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39AC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4ACC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800139366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5909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GENERAL SAN ISIDRO EMPRESA SOCIAL DEL ESTADO</w:t>
            </w:r>
          </w:p>
        </w:tc>
      </w:tr>
      <w:tr w:rsidR="00ED426D" w:rsidRPr="000B17EE" w14:paraId="301527C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CC52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44EE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800143438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480F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HECTOR ABAD GOMEZ</w:t>
            </w:r>
          </w:p>
        </w:tc>
      </w:tr>
      <w:tr w:rsidR="00ED426D" w:rsidRPr="000B17EE" w14:paraId="1F9911D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4BEA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lastRenderedPageBreak/>
              <w:t>29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3356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800149384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4B2B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COLSANITAS S A</w:t>
            </w:r>
          </w:p>
        </w:tc>
      </w:tr>
      <w:tr w:rsidR="00ED426D" w:rsidRPr="000B17EE" w14:paraId="71922DF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D31C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C6C2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800149453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CDB9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CPO S A</w:t>
            </w:r>
          </w:p>
        </w:tc>
      </w:tr>
      <w:tr w:rsidR="00ED426D" w:rsidRPr="000B17EE" w14:paraId="58EC99D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B41E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C835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800152970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7E94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REGIONAL DE MIRAFLORES EMPRESA SOCIAL DEL ESTADO</w:t>
            </w:r>
          </w:p>
        </w:tc>
      </w:tr>
      <w:tr w:rsidR="00ED426D" w:rsidRPr="000B17EE" w14:paraId="30DC932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59EA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50BB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800155000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F668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AGUSTIN EMPRESA SOCIAL DEL ESTADO (2021 y 2022)</w:t>
            </w:r>
          </w:p>
        </w:tc>
      </w:tr>
      <w:tr w:rsidR="00ED426D" w:rsidRPr="000B17EE" w14:paraId="556571A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6C1E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94FE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800160400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AFF0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SANTA MARGARITA ESE</w:t>
            </w:r>
          </w:p>
        </w:tc>
      </w:tr>
      <w:tr w:rsidR="00ED426D" w:rsidRPr="000B17EE" w14:paraId="002C615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6C90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BAAF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800162035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AF59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SERVICIOS MEDICOS INTEGRALES DE SALUD SAS SERVIMEDICOS SAS</w:t>
            </w:r>
          </w:p>
        </w:tc>
      </w:tr>
      <w:tr w:rsidR="00ED426D" w:rsidRPr="000B17EE" w14:paraId="0EA9AE4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E5AD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07C1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800163519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67D1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JUAN DE DIOS EMPRESA SOCIAL DEL ESTADO DEL MUNICIPIO DE ANZOATEGUI</w:t>
            </w:r>
          </w:p>
        </w:tc>
      </w:tr>
      <w:tr w:rsidR="00ED426D" w:rsidRPr="000B17EE" w14:paraId="6E3AF49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09CB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9AD3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800165050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602E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 BARTOLOME</w:t>
            </w:r>
          </w:p>
        </w:tc>
      </w:tr>
      <w:tr w:rsidR="00ED426D" w:rsidRPr="000B17EE" w14:paraId="7F34273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560E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34C1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800176807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A135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PROFESIONALES DE LA SALUD S.A. "PROINSALUD S.A."</w:t>
            </w:r>
          </w:p>
        </w:tc>
      </w:tr>
      <w:tr w:rsidR="00ED426D" w:rsidRPr="000B17EE" w14:paraId="0AB9221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2A2C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AC48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800176890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1E63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MEDICO QUIRURGICA S.A</w:t>
            </w:r>
          </w:p>
        </w:tc>
      </w:tr>
      <w:tr w:rsidR="00ED426D" w:rsidRPr="000B17EE" w14:paraId="6258125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DDE5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69CF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800180176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0C44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DE DIAGNOSTICO Y TRATAMIENTO CENDIATRA SOCIEDAD POR ACCIONES SIMPLIFICADAS CENDIATRA SAS</w:t>
            </w:r>
          </w:p>
        </w:tc>
      </w:tr>
      <w:tr w:rsidR="00ED426D" w:rsidRPr="000B17EE" w14:paraId="65C4103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3A4E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B5A2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800180553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EC1F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FUNDACION NEUMOLOGICA COLOMBIANA</w:t>
            </w:r>
          </w:p>
        </w:tc>
      </w:tr>
      <w:tr w:rsidR="00ED426D" w:rsidRPr="000B17EE" w14:paraId="55F7BF8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F3F5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D9DE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800182136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FBB0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ANTONIO E.S.E. DE NATAGAIMA TOLIMA</w:t>
            </w:r>
          </w:p>
        </w:tc>
      </w:tr>
      <w:tr w:rsidR="00ED426D" w:rsidRPr="000B17EE" w14:paraId="1557F5D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BAE2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40D2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800191916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9002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SAN FRANCISCO S A</w:t>
            </w:r>
          </w:p>
        </w:tc>
      </w:tr>
      <w:tr w:rsidR="00ED426D" w:rsidRPr="000B17EE" w14:paraId="3564CD4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E335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5218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800193392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2CD2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ISIDRO</w:t>
            </w:r>
          </w:p>
        </w:tc>
      </w:tr>
      <w:tr w:rsidR="00ED426D" w:rsidRPr="000B17EE" w14:paraId="1983867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3BF2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A563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800193490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AB52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SANTA ANA NIVEL I DEL MUNICIPIO DE FALAN</w:t>
            </w:r>
          </w:p>
        </w:tc>
      </w:tr>
      <w:tr w:rsidR="00ED426D" w:rsidRPr="000B17EE" w14:paraId="137C116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A1DA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17AA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800194328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9FA8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BARTOLOME DEL MUNICIPIO DE CAPITANEJO</w:t>
            </w:r>
          </w:p>
        </w:tc>
      </w:tr>
      <w:tr w:rsidR="00ED426D" w:rsidRPr="000B17EE" w14:paraId="0374E8F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4CE3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83BD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800194627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BBC5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JOSE DE BELALCAZAR</w:t>
            </w:r>
          </w:p>
        </w:tc>
      </w:tr>
      <w:tr w:rsidR="00ED426D" w:rsidRPr="000B17EE" w14:paraId="19B7E2F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913E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E7C0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800216958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83DC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ASISTIR SALUD SAS</w:t>
            </w:r>
          </w:p>
        </w:tc>
      </w:tr>
      <w:tr w:rsidR="00ED426D" w:rsidRPr="000B17EE" w14:paraId="500E753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A595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17ED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800219886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C1F6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DE INVESTIGACIÓN MÉDICO ASISTENCIAL S.A.S.</w:t>
            </w:r>
          </w:p>
        </w:tc>
      </w:tr>
      <w:tr w:rsidR="00ED426D" w:rsidRPr="000B17EE" w14:paraId="4769ECC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35F9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664C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800223206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48F4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BIENESTAR IPS S.A.S.</w:t>
            </w:r>
          </w:p>
        </w:tc>
      </w:tr>
      <w:tr w:rsidR="00ED426D" w:rsidRPr="000B17EE" w14:paraId="560C736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DD23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6FAE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800227072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41EB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EUSALUD S.A</w:t>
            </w:r>
          </w:p>
        </w:tc>
      </w:tr>
      <w:tr w:rsidR="00ED426D" w:rsidRPr="000B17EE" w14:paraId="4600B14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342F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C680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800227877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EAE4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FRANCISCO LUIS JIMENEZ MARTINEZ</w:t>
            </w:r>
          </w:p>
        </w:tc>
      </w:tr>
      <w:tr w:rsidR="00ED426D" w:rsidRPr="000B17EE" w14:paraId="36F30F8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F038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75E7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800231215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F977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DEL SARARE ESE</w:t>
            </w:r>
          </w:p>
        </w:tc>
      </w:tr>
      <w:tr w:rsidR="00ED426D" w:rsidRPr="000B17EE" w14:paraId="1233E2D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71FE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EF9B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800231235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FC34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UNIVERSITARIO SAN JORGE</w:t>
            </w:r>
          </w:p>
        </w:tc>
      </w:tr>
      <w:tr w:rsidR="00ED426D" w:rsidRPr="000B17EE" w14:paraId="6052A78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2672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B8E6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800242197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37D8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SANTA ANA S.A.S</w:t>
            </w:r>
          </w:p>
        </w:tc>
      </w:tr>
      <w:tr w:rsidR="00ED426D" w:rsidRPr="000B17EE" w14:paraId="25DD178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12AC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2D42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800251440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0ECE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ENTIDAD PROMOTORA DE SALUD SANITAS S A</w:t>
            </w:r>
          </w:p>
        </w:tc>
      </w:tr>
      <w:tr w:rsidR="00ED426D" w:rsidRPr="000B17EE" w14:paraId="56BA146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BBC0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A392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800254850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F85B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SANTA ANA</w:t>
            </w:r>
          </w:p>
        </w:tc>
      </w:tr>
      <w:tr w:rsidR="00ED426D" w:rsidRPr="000B17EE" w14:paraId="1396F18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C7E9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241C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801000713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2229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ONCOLOGOS DEL OCCIDENTE S.A.S.</w:t>
            </w:r>
          </w:p>
        </w:tc>
      </w:tr>
      <w:tr w:rsidR="00ED426D" w:rsidRPr="000B17EE" w14:paraId="6F984B9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B76C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8310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802001904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E45C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IPS PEREZ RADIOLOGOS S.A.S.</w:t>
            </w:r>
          </w:p>
        </w:tc>
      </w:tr>
      <w:tr w:rsidR="00ED426D" w:rsidRPr="000B17EE" w14:paraId="543417C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7FD2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878C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802003411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EEE9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LABORATORIO QUIMICO CLINICO SAS</w:t>
            </w:r>
          </w:p>
        </w:tc>
      </w:tr>
      <w:tr w:rsidR="00ED426D" w:rsidRPr="000B17EE" w14:paraId="67CD748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22AD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1DD8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802006126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D890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INFECTOLOGOS ASOCIADOS LTDA.</w:t>
            </w:r>
          </w:p>
        </w:tc>
      </w:tr>
      <w:tr w:rsidR="00ED426D" w:rsidRPr="000B17EE" w14:paraId="678029D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B58D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61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C4A7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802009049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14B3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CENTRO DE SALUD USIACURI JOSE MARIA FEREZ FARAH</w:t>
            </w:r>
          </w:p>
        </w:tc>
      </w:tr>
      <w:tr w:rsidR="00ED426D" w:rsidRPr="000B17EE" w14:paraId="37B9BD3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11BC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62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38DD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802009783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638B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SAN RAFAEL LTDA</w:t>
            </w:r>
          </w:p>
        </w:tc>
      </w:tr>
      <w:tr w:rsidR="00ED426D" w:rsidRPr="000B17EE" w14:paraId="0C0391B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D9CF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63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AF1F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802009856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25D5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UNIDAD LOCAL DE SUAN</w:t>
            </w:r>
          </w:p>
        </w:tc>
      </w:tr>
      <w:tr w:rsidR="00ED426D" w:rsidRPr="000B17EE" w14:paraId="22A99F0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9314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64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3716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802013872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2D17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CALIDAD MEDICA IPS SAS</w:t>
            </w:r>
          </w:p>
        </w:tc>
      </w:tr>
      <w:tr w:rsidR="00ED426D" w:rsidRPr="000B17EE" w14:paraId="5DEFF24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704F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65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5883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802014538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85B3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VITAL SALUD DEL CARIBE IPS S.A.</w:t>
            </w:r>
          </w:p>
        </w:tc>
      </w:tr>
      <w:tr w:rsidR="00ED426D" w:rsidRPr="000B17EE" w14:paraId="3DD4C08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F129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66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A1C6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802020128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06F9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MURILLO INVERCLINICAS S A</w:t>
            </w:r>
          </w:p>
        </w:tc>
      </w:tr>
      <w:tr w:rsidR="00ED426D" w:rsidRPr="000B17EE" w14:paraId="6015F59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BC7E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67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FB05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802023344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DF7B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PROMONORTE IPS EL PARQUE</w:t>
            </w:r>
          </w:p>
        </w:tc>
      </w:tr>
      <w:tr w:rsidR="00ED426D" w:rsidRPr="000B17EE" w14:paraId="7078F79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B52D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68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693D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804003072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1A73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LOCAL DE BOLIVAR</w:t>
            </w:r>
          </w:p>
        </w:tc>
      </w:tr>
      <w:tr w:rsidR="00ED426D" w:rsidRPr="000B17EE" w14:paraId="136DD19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E68E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69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BC0F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804007868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5684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SAN CAYETANO DE GUAPOTA</w:t>
            </w:r>
          </w:p>
        </w:tc>
      </w:tr>
      <w:tr w:rsidR="00ED426D" w:rsidRPr="000B17EE" w14:paraId="69EF3D8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DA8D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392B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804008698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0DA3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SAN JOSE DE FLORIAN</w:t>
            </w:r>
          </w:p>
        </w:tc>
      </w:tr>
      <w:tr w:rsidR="00ED426D" w:rsidRPr="000B17EE" w14:paraId="668F6CC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73E1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71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5524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804008746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2D69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SUCRE</w:t>
            </w:r>
          </w:p>
        </w:tc>
      </w:tr>
      <w:tr w:rsidR="00ED426D" w:rsidRPr="000B17EE" w14:paraId="18F9E77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C9C7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AF4A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804008770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8240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 Martin</w:t>
            </w:r>
          </w:p>
        </w:tc>
      </w:tr>
      <w:tr w:rsidR="00ED426D" w:rsidRPr="000B17EE" w14:paraId="2E0979F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1CDC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73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FDCF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804009386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D379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UCATA</w:t>
            </w:r>
          </w:p>
        </w:tc>
      </w:tr>
      <w:tr w:rsidR="00ED426D" w:rsidRPr="000B17EE" w14:paraId="2C6E4B3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7B1D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74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F8F0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804009658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DEEC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BLANCA ALICIA HERNANDEZ</w:t>
            </w:r>
          </w:p>
        </w:tc>
      </w:tr>
      <w:tr w:rsidR="00ED426D" w:rsidRPr="000B17EE" w14:paraId="6ED330D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77D3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75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BFF8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804010394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68F4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SAN JOSE DE GUAVATA</w:t>
            </w:r>
          </w:p>
        </w:tc>
      </w:tr>
      <w:tr w:rsidR="00ED426D" w:rsidRPr="000B17EE" w14:paraId="281EEBD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6969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76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B953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804010718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7421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CENTRO DE SALUD JAIME MICHEL</w:t>
            </w:r>
          </w:p>
        </w:tc>
      </w:tr>
      <w:tr w:rsidR="00ED426D" w:rsidRPr="000B17EE" w14:paraId="4CA4248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A19C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77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CBBF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804012398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4D60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CENTRO DE SALUD SAN CAYETANO</w:t>
            </w:r>
          </w:p>
        </w:tc>
      </w:tr>
      <w:tr w:rsidR="00ED426D" w:rsidRPr="000B17EE" w14:paraId="3CAF89D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9782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78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248D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804015069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1BC3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SAN BENITO</w:t>
            </w:r>
          </w:p>
        </w:tc>
      </w:tr>
      <w:tr w:rsidR="00ED426D" w:rsidRPr="000B17EE" w14:paraId="01827F1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7C57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79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011B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804015154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49A5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CENTRO DE SALUD HERMANA GERTRUDIS</w:t>
            </w:r>
          </w:p>
        </w:tc>
      </w:tr>
      <w:tr w:rsidR="00ED426D" w:rsidRPr="000B17EE" w14:paraId="52EA788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2235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3A5B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804015164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9374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CENTRO DE SALUD SAN ROQUE</w:t>
            </w:r>
          </w:p>
        </w:tc>
      </w:tr>
      <w:tr w:rsidR="00ED426D" w:rsidRPr="000B17EE" w14:paraId="1613FFC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F18B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391A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804015920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85CF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NUESTRA SENORA DE LA PAZ</w:t>
            </w:r>
          </w:p>
        </w:tc>
      </w:tr>
      <w:tr w:rsidR="00ED426D" w:rsidRPr="000B17EE" w14:paraId="0BEB1E4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8FD3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6109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804016288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7A89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DIVINO NINO JESUS</w:t>
            </w:r>
          </w:p>
        </w:tc>
      </w:tr>
      <w:tr w:rsidR="00ED426D" w:rsidRPr="000B17EE" w14:paraId="4A884D9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E5A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74F2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804017401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4095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CENTRO DE SALUD SAN MIGUEL</w:t>
            </w:r>
          </w:p>
        </w:tc>
      </w:tr>
      <w:tr w:rsidR="00ED426D" w:rsidRPr="000B17EE" w14:paraId="1B0D4D4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4752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F9CA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805016006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9AF0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AMIGOS DE LA SALUD AMISALUD SAS</w:t>
            </w:r>
          </w:p>
        </w:tc>
      </w:tr>
      <w:tr w:rsidR="00ED426D" w:rsidRPr="000B17EE" w14:paraId="03B14D8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A889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7D77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805027261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291D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 RED DE SALUD DEL CENTRO EMPRESA SOCIAL DEL ESTADO HOSPITAL PRIMITIVO IGLESIAS</w:t>
            </w:r>
          </w:p>
        </w:tc>
      </w:tr>
      <w:tr w:rsidR="00ED426D" w:rsidRPr="000B17EE" w14:paraId="7C4ADBC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71F6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BE46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805027287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6B35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RED DE SALUD DEL NORTE EMPRESA SOCIAL DEL ESTADO</w:t>
            </w:r>
          </w:p>
        </w:tc>
      </w:tr>
      <w:tr w:rsidR="00ED426D" w:rsidRPr="000B17EE" w14:paraId="537F69B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D828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497C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805027289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EC1D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RED DE SALUD DE LADERA EMPRESA SOCIAL DEL ESTADO</w:t>
            </w:r>
          </w:p>
        </w:tc>
      </w:tr>
      <w:tr w:rsidR="00ED426D" w:rsidRPr="000B17EE" w14:paraId="4AE0918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6663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B5D2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805027337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1D54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 xml:space="preserve">RED DE SALUD DEL ORIENTE EMPRESA SOCIAL DEL ESTADO ESE </w:t>
            </w:r>
          </w:p>
        </w:tc>
      </w:tr>
      <w:tr w:rsidR="00ED426D" w:rsidRPr="000B17EE" w14:paraId="00918C5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D09C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C96D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805027743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3B2D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DUMIAN MEDICAL S A S</w:t>
            </w:r>
          </w:p>
        </w:tc>
      </w:tr>
      <w:tr w:rsidR="00ED426D" w:rsidRPr="000B17EE" w14:paraId="7C5786A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0FCE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419D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806004548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F46B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CENTROMEDICO CRECER LTDA</w:t>
            </w:r>
          </w:p>
        </w:tc>
      </w:tr>
      <w:tr w:rsidR="00ED426D" w:rsidRPr="000B17EE" w14:paraId="2FE0EB1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5C82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B6DD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806012958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1680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IPS SALUD DEL CARIBE S.A.</w:t>
            </w:r>
          </w:p>
        </w:tc>
      </w:tr>
      <w:tr w:rsidR="00ED426D" w:rsidRPr="000B17EE" w14:paraId="43158B9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70E8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4DD4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806016797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8F7C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SOMEDYT IPS E.U. SERVICIOS MEDICO DE DIAGNOSTICO Y TERAPIA</w:t>
            </w:r>
          </w:p>
        </w:tc>
      </w:tr>
      <w:tr w:rsidR="00ED426D" w:rsidRPr="000B17EE" w14:paraId="317C384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90FF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5ACE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807001041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7DD2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MEDICO LA SAMARITANA LTDA</w:t>
            </w:r>
          </w:p>
        </w:tc>
      </w:tr>
      <w:tr w:rsidR="00ED426D" w:rsidRPr="000B17EE" w14:paraId="2B06856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8A3B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C55E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807004352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7626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IMSALUD</w:t>
            </w:r>
          </w:p>
        </w:tc>
      </w:tr>
      <w:tr w:rsidR="00ED426D" w:rsidRPr="000B17EE" w14:paraId="4E65443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76EB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E6CB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807004393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CADD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LOCAL MUNICIPIO LOS PATIOS</w:t>
            </w:r>
          </w:p>
        </w:tc>
      </w:tr>
      <w:tr w:rsidR="00ED426D" w:rsidRPr="000B17EE" w14:paraId="0E60A04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7575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E582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807004631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8CF2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E.S.E.HOSPITAL LOCAL VILLA DEL ROSARIO</w:t>
            </w:r>
          </w:p>
        </w:tc>
      </w:tr>
      <w:tr w:rsidR="00ED426D" w:rsidRPr="000B17EE" w14:paraId="7718727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0AC3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B823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807004665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F2F5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JUAN LUIS LONDONO</w:t>
            </w:r>
          </w:p>
        </w:tc>
      </w:tr>
      <w:tr w:rsidR="00ED426D" w:rsidRPr="000B17EE" w14:paraId="7E65FD3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B8F0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BC78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807004699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17B5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MEDICO INTEGRAL SERVICIOS DE SALUD "C.M.I." S.A.</w:t>
            </w:r>
          </w:p>
        </w:tc>
      </w:tr>
      <w:tr w:rsidR="00ED426D" w:rsidRPr="000B17EE" w14:paraId="3A01FA7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018C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420A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807008827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578A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HOSPITAL REGIONAL SURORIENTAL</w:t>
            </w:r>
          </w:p>
        </w:tc>
      </w:tr>
      <w:tr w:rsidR="00ED426D" w:rsidRPr="000B17EE" w14:paraId="6F50D40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2FE6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768D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807008857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E312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REGIONAL NORTE</w:t>
            </w:r>
          </w:p>
        </w:tc>
      </w:tr>
      <w:tr w:rsidR="00ED426D" w:rsidRPr="000B17EE" w14:paraId="46C7130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3CE9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A396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809000383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9BCA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LOCAL VITO FASAEL GUTIERREZ PEDRAZA E.S.E.</w:t>
            </w:r>
          </w:p>
        </w:tc>
      </w:tr>
      <w:tr w:rsidR="00ED426D" w:rsidRPr="000B17EE" w14:paraId="3F79E95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1F4D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BD61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809001086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2253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SERAFIN MONTANA CUELLAR ESE</w:t>
            </w:r>
          </w:p>
        </w:tc>
      </w:tr>
      <w:tr w:rsidR="00ED426D" w:rsidRPr="000B17EE" w14:paraId="5AAC3EE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AC52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ACC6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809001159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1483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RAMON MARIA ARANA ESE</w:t>
            </w:r>
          </w:p>
        </w:tc>
      </w:tr>
      <w:tr w:rsidR="00ED426D" w:rsidRPr="000B17EE" w14:paraId="206D17F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6AE8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1C78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809002097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0947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DE SALUD COELLO E.S.E.</w:t>
            </w:r>
          </w:p>
        </w:tc>
      </w:tr>
      <w:tr w:rsidR="00ED426D" w:rsidRPr="000B17EE" w14:paraId="5346298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E0E9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1995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809002913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5193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PROMOVER SAS</w:t>
            </w:r>
          </w:p>
        </w:tc>
      </w:tr>
      <w:tr w:rsidR="00ED426D" w:rsidRPr="000B17EE" w14:paraId="794C0BC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4F1B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106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AF8F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809003128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DE7A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NUESTRA SENORA DE FATIMA E.S.E</w:t>
            </w:r>
          </w:p>
        </w:tc>
      </w:tr>
      <w:tr w:rsidR="00ED426D" w:rsidRPr="000B17EE" w14:paraId="1BA8325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C36D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107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0D1D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809003541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DEE3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Roque E.S.E. Alvarado Tolima</w:t>
            </w:r>
          </w:p>
        </w:tc>
      </w:tr>
      <w:tr w:rsidR="00ED426D" w:rsidRPr="000B17EE" w14:paraId="3C1C5FA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FC0D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108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6E44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809003590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F892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UNIDAD DE SALUD DE IBAGUE EMPRESA SOCIAL DEL ESTADO</w:t>
            </w:r>
          </w:p>
        </w:tc>
      </w:tr>
      <w:tr w:rsidR="00ED426D" w:rsidRPr="000B17EE" w14:paraId="1A43F5B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F3B8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B6F0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809004280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02AB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RICARDO ACOSTA NIVEL I ESE</w:t>
            </w:r>
          </w:p>
        </w:tc>
      </w:tr>
      <w:tr w:rsidR="00ED426D" w:rsidRPr="000B17EE" w14:paraId="6DDBDE6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646A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107A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809005249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E5D3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SEBASTIAN DE PIEDRAS E S E</w:t>
            </w:r>
          </w:p>
        </w:tc>
      </w:tr>
      <w:tr w:rsidR="00ED426D" w:rsidRPr="000B17EE" w14:paraId="0E66149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EF45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FD9E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809005452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79D9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SANTA ROSA DE LIMA E S E</w:t>
            </w:r>
          </w:p>
        </w:tc>
      </w:tr>
      <w:tr w:rsidR="00ED426D" w:rsidRPr="000B17EE" w14:paraId="4B8F5C8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15B3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5562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809005719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7C64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VICENTE E S E</w:t>
            </w:r>
          </w:p>
        </w:tc>
      </w:tr>
      <w:tr w:rsidR="00ED426D" w:rsidRPr="000B17EE" w14:paraId="5019174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D77B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77F8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809011703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521A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CORPORACION MI IPS TOLIMA</w:t>
            </w:r>
          </w:p>
        </w:tc>
      </w:tr>
      <w:tr w:rsidR="00ED426D" w:rsidRPr="000B17EE" w14:paraId="1D69155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ED23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114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25BA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810000912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2AB7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DEPARTAMENTAL SAGRADO CORAZON</w:t>
            </w:r>
          </w:p>
        </w:tc>
      </w:tr>
      <w:tr w:rsidR="00ED426D" w:rsidRPr="000B17EE" w14:paraId="6476188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40AC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115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DAD1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810001159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6F5F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DEPARTAMENTAL SAN JOSE DE SAN JOSE</w:t>
            </w:r>
          </w:p>
        </w:tc>
      </w:tr>
      <w:tr w:rsidR="00ED426D" w:rsidRPr="000B17EE" w14:paraId="559D3DA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80E8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116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1DA7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810001392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79C8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DEPARTAMENTAL SAN ANTONIO DE MARMATO</w:t>
            </w:r>
          </w:p>
        </w:tc>
      </w:tr>
      <w:tr w:rsidR="00ED426D" w:rsidRPr="000B17EE" w14:paraId="7041729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2787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117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38C4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810003245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9319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 VERSALLES SA</w:t>
            </w:r>
          </w:p>
        </w:tc>
      </w:tr>
      <w:tr w:rsidR="00ED426D" w:rsidRPr="000B17EE" w14:paraId="5769C1D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5A57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118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93F9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810005573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84AC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INTERCONSULTAS S.A.S.</w:t>
            </w:r>
          </w:p>
        </w:tc>
      </w:tr>
      <w:tr w:rsidR="00ED426D" w:rsidRPr="000B17EE" w14:paraId="5875831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DE6C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119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BA82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811007832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DBE2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SERVICIOS DE SALUD IPS SURAMERICANA S A S</w:t>
            </w:r>
          </w:p>
        </w:tc>
      </w:tr>
      <w:tr w:rsidR="00ED426D" w:rsidRPr="000B17EE" w14:paraId="298F385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1D7E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5742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811020943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5692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ATRATO MEDIO ANTIOQUEÑO</w:t>
            </w:r>
          </w:p>
        </w:tc>
      </w:tr>
      <w:tr w:rsidR="00ED426D" w:rsidRPr="000B17EE" w14:paraId="2C1B1E0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00B6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121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1A2E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813001952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2DB1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MEDILASER S.A</w:t>
            </w:r>
          </w:p>
        </w:tc>
      </w:tr>
      <w:tr w:rsidR="00ED426D" w:rsidRPr="000B17EE" w14:paraId="2DAFC23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AC58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8E2F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813002940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7575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MARIA AUXILIADORA DE GARZON</w:t>
            </w:r>
          </w:p>
        </w:tc>
      </w:tr>
      <w:tr w:rsidR="00ED426D" w:rsidRPr="000B17EE" w14:paraId="38BC993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A5E4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123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F4FE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813004018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A7FF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CENTRO DE SALUD MIGUEL BARRETO LOPEZ DE TELLO</w:t>
            </w:r>
          </w:p>
        </w:tc>
      </w:tr>
      <w:tr w:rsidR="00ED426D" w:rsidRPr="000B17EE" w14:paraId="5F1D369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E0B4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35CC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813006877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B7B7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SAN JUAN DE DIOS</w:t>
            </w:r>
          </w:p>
        </w:tc>
      </w:tr>
      <w:tr w:rsidR="00ED426D" w:rsidRPr="000B17EE" w14:paraId="7F5889A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4F47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125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31B0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813010024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08C0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Nuestra SENORA del Carmen</w:t>
            </w:r>
          </w:p>
        </w:tc>
      </w:tr>
      <w:tr w:rsidR="00ED426D" w:rsidRPr="000B17EE" w14:paraId="5682B5A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5FD5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126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4266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813010996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221A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JOSE DE ISNOS</w:t>
            </w:r>
          </w:p>
        </w:tc>
      </w:tr>
      <w:tr w:rsidR="00ED426D" w:rsidRPr="000B17EE" w14:paraId="545A4F2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080C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127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9C88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813011027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DF84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SANTA ROSA DE LIMA DE PAICOL</w:t>
            </w:r>
          </w:p>
        </w:tc>
      </w:tr>
      <w:tr w:rsidR="00ED426D" w:rsidRPr="000B17EE" w14:paraId="4884FFB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A533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128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767F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813011465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BE8F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LUIS ANTONIO MOJICA</w:t>
            </w:r>
          </w:p>
        </w:tc>
      </w:tr>
      <w:tr w:rsidR="00ED426D" w:rsidRPr="000B17EE" w14:paraId="7F1CDF9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3850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129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2F3B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813011515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CD10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LOCAL MUNICIPAL</w:t>
            </w:r>
          </w:p>
        </w:tc>
      </w:tr>
      <w:tr w:rsidR="00ED426D" w:rsidRPr="000B17EE" w14:paraId="7328F0A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BD94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BAF8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814002021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A422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HOSPITAL GUAITARILLA E S E</w:t>
            </w:r>
          </w:p>
        </w:tc>
      </w:tr>
      <w:tr w:rsidR="00ED426D" w:rsidRPr="000B17EE" w14:paraId="5C12E26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4A40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131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4D83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814003370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86B2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HOSPITAL NUESTRO SENOR DE LA DIVINA MISERICORDIA PUERRES E S E</w:t>
            </w:r>
          </w:p>
        </w:tc>
      </w:tr>
      <w:tr w:rsidR="00ED426D" w:rsidRPr="000B17EE" w14:paraId="2C499DC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538C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132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0FC1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814006632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3121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DE SALUD ILES E S E</w:t>
            </w:r>
          </w:p>
        </w:tc>
      </w:tr>
      <w:tr w:rsidR="00ED426D" w:rsidRPr="000B17EE" w14:paraId="14896F1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68F5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133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6EC3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815000316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065A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DE SALUD SAN PEDRO</w:t>
            </w:r>
          </w:p>
        </w:tc>
      </w:tr>
      <w:tr w:rsidR="00ED426D" w:rsidRPr="000B17EE" w14:paraId="077BD5B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6DB7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134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EE4A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815001140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60AD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 E  HOSPITAL DIVINO NINO</w:t>
            </w:r>
          </w:p>
        </w:tc>
      </w:tr>
      <w:tr w:rsidR="00ED426D" w:rsidRPr="000B17EE" w14:paraId="60BCD52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1C87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135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5071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816005003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D4F6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DE KENNEDY</w:t>
            </w:r>
          </w:p>
        </w:tc>
      </w:tr>
      <w:tr w:rsidR="00ED426D" w:rsidRPr="000B17EE" w14:paraId="0A6F53D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AEB4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136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FD02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817001920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1B3E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REHABILITAR SAS</w:t>
            </w:r>
          </w:p>
        </w:tc>
      </w:tr>
      <w:tr w:rsidR="00ED426D" w:rsidRPr="000B17EE" w14:paraId="1498CAA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F944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137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749D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817003166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8C13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LA ESTANCIA S  A</w:t>
            </w:r>
          </w:p>
        </w:tc>
      </w:tr>
      <w:tr w:rsidR="00ED426D" w:rsidRPr="000B17EE" w14:paraId="18A0D24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3053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138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BF0B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820000857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D646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MACANAL</w:t>
            </w:r>
          </w:p>
        </w:tc>
      </w:tr>
      <w:tr w:rsidR="00ED426D" w:rsidRPr="000B17EE" w14:paraId="17C434F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FBCF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139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235E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820000886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A289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CENTRO DE SALUD SAN ANTONIO DE LA PARED DE RAQUIRA</w:t>
            </w:r>
          </w:p>
        </w:tc>
      </w:tr>
      <w:tr w:rsidR="00ED426D" w:rsidRPr="000B17EE" w14:paraId="2344A09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1018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5A14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820002248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8912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DE VENTAQUEMADA</w:t>
            </w:r>
          </w:p>
        </w:tc>
      </w:tr>
      <w:tr w:rsidR="00ED426D" w:rsidRPr="000B17EE" w14:paraId="1BF6F8B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28A0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141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5934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820002657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F936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GUSTAVO ROMERO HERNADEZ DE TIBANA</w:t>
            </w:r>
          </w:p>
        </w:tc>
      </w:tr>
      <w:tr w:rsidR="00ED426D" w:rsidRPr="000B17EE" w14:paraId="1872486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0489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142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DA6F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820002715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B30F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DE ZETAQUIRA</w:t>
            </w:r>
          </w:p>
        </w:tc>
      </w:tr>
      <w:tr w:rsidR="00ED426D" w:rsidRPr="000B17EE" w14:paraId="7B5FB4A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054C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143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173C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820002916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4056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EDGAR ALONSO PULIDO SOLANO</w:t>
            </w:r>
          </w:p>
        </w:tc>
      </w:tr>
      <w:tr w:rsidR="00ED426D" w:rsidRPr="000B17EE" w14:paraId="5E32582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2570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144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1011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820003284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43BA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SANTA SOFIA</w:t>
            </w:r>
          </w:p>
        </w:tc>
      </w:tr>
      <w:tr w:rsidR="00ED426D" w:rsidRPr="000B17EE" w14:paraId="31EEF12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CB71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145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9E9C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820003291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9E54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RAFAEL SALGADO DE MARIPI</w:t>
            </w:r>
          </w:p>
        </w:tc>
      </w:tr>
      <w:tr w:rsidR="00ED426D" w:rsidRPr="000B17EE" w14:paraId="3E8C217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538E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146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505C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820003328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B99E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NUEVO COLON</w:t>
            </w:r>
          </w:p>
        </w:tc>
      </w:tr>
      <w:tr w:rsidR="00ED426D" w:rsidRPr="000B17EE" w14:paraId="5874F8E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B9C7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147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DF50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820003352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D835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CENTRO DE SALUD VIRACACHA</w:t>
            </w:r>
          </w:p>
        </w:tc>
      </w:tr>
      <w:tr w:rsidR="00ED426D" w:rsidRPr="000B17EE" w14:paraId="207C3AA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E5EC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148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711D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820003357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3861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SANTA BARBARA</w:t>
            </w:r>
          </w:p>
        </w:tc>
      </w:tr>
      <w:tr w:rsidR="00ED426D" w:rsidRPr="000B17EE" w14:paraId="5AC930D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2329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149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CA21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820003360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39CF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SAN JOSE DE PARE</w:t>
            </w:r>
          </w:p>
        </w:tc>
      </w:tr>
      <w:tr w:rsidR="00ED426D" w:rsidRPr="000B17EE" w14:paraId="5BE557F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410E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97BD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820003365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0756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CENTRO DE SALUD SAN PEDRO DE IGUAQUE</w:t>
            </w:r>
          </w:p>
        </w:tc>
      </w:tr>
      <w:tr w:rsidR="00ED426D" w:rsidRPr="000B17EE" w14:paraId="496D7BC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BC33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151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E03A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820003374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0021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ESTADO CENTRO DE SALUD MANUEL ALBERTO FONSECA SANDOVAL DE SOTAQUIRA</w:t>
            </w:r>
          </w:p>
        </w:tc>
      </w:tr>
      <w:tr w:rsidR="00ED426D" w:rsidRPr="000B17EE" w14:paraId="1EDC758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192E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152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E529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820003388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2F8B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SANTA LUCIA</w:t>
            </w:r>
          </w:p>
        </w:tc>
      </w:tr>
      <w:tr w:rsidR="00ED426D" w:rsidRPr="000B17EE" w14:paraId="26351A0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6596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153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F5F5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820003404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A421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DE MOTAVITA</w:t>
            </w:r>
          </w:p>
        </w:tc>
      </w:tr>
      <w:tr w:rsidR="00ED426D" w:rsidRPr="000B17EE" w14:paraId="7F378B5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483E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58E2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820003422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A9E4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SAN PABLO DE BORBUR</w:t>
            </w:r>
          </w:p>
        </w:tc>
      </w:tr>
      <w:tr w:rsidR="00ED426D" w:rsidRPr="000B17EE" w14:paraId="79151FC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8AE1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155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B985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820003435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1638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DE TOGUI</w:t>
            </w:r>
          </w:p>
        </w:tc>
      </w:tr>
      <w:tr w:rsidR="00ED426D" w:rsidRPr="000B17EE" w14:paraId="7D138CD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0929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156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4BCB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820003444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9919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SAN RAFAEL</w:t>
            </w:r>
          </w:p>
        </w:tc>
      </w:tr>
      <w:tr w:rsidR="00ED426D" w:rsidRPr="000B17EE" w14:paraId="6562F10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F3AB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D8A0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820003456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503E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LAS MERCEDES CALDAS</w:t>
            </w:r>
          </w:p>
        </w:tc>
      </w:tr>
      <w:tr w:rsidR="00ED426D" w:rsidRPr="000B17EE" w14:paraId="5DC1016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5AA6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158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6295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820003533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D1A9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FE Y ESPERANZA SORACA</w:t>
            </w:r>
          </w:p>
        </w:tc>
      </w:tr>
      <w:tr w:rsidR="00ED426D" w:rsidRPr="000B17EE" w14:paraId="0450876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0506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159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9FDF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820003550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02E6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SANTA ISABEL BUENAVISTA</w:t>
            </w:r>
          </w:p>
        </w:tc>
      </w:tr>
      <w:tr w:rsidR="00ED426D" w:rsidRPr="000B17EE" w14:paraId="0926333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6279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8E0A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820003571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E837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CENTRO DE SALUD LUIS LANCHEROS</w:t>
            </w:r>
          </w:p>
        </w:tc>
      </w:tr>
      <w:tr w:rsidR="00ED426D" w:rsidRPr="000B17EE" w14:paraId="73B0C06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692C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161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A9E8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820003580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1B6D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CENTRO DE SALUD DE CHITARAQUE</w:t>
            </w:r>
          </w:p>
        </w:tc>
      </w:tr>
      <w:tr w:rsidR="00ED426D" w:rsidRPr="000B17EE" w14:paraId="6598A47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22F3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162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B593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820003632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B020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SANTANA</w:t>
            </w:r>
          </w:p>
        </w:tc>
      </w:tr>
      <w:tr w:rsidR="00ED426D" w:rsidRPr="000B17EE" w14:paraId="4687965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A942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163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20F4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820003638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10DB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CENTRO DE SALUD SAN ANTONIO DE PADUA</w:t>
            </w:r>
          </w:p>
        </w:tc>
      </w:tr>
      <w:tr w:rsidR="00ED426D" w:rsidRPr="000B17EE" w14:paraId="6A1B1AA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F93A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164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00D7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820003641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05C2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PUESTO DE SALUD SAN MIGUEL DE TUTA</w:t>
            </w:r>
          </w:p>
        </w:tc>
      </w:tr>
      <w:tr w:rsidR="00ED426D" w:rsidRPr="000B17EE" w14:paraId="661BEC4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B63F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165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7FED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820003684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913D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SIACHOQUE</w:t>
            </w:r>
          </w:p>
        </w:tc>
      </w:tr>
      <w:tr w:rsidR="00ED426D" w:rsidRPr="000B17EE" w14:paraId="366F68C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5898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166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A29C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820003782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0BAE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CENTRO DE SALUD SAN RAFAEL</w:t>
            </w:r>
          </w:p>
        </w:tc>
      </w:tr>
      <w:tr w:rsidR="00ED426D" w:rsidRPr="000B17EE" w14:paraId="5BD5F3D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3052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167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9ED8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820003787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B3D9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BRICENO</w:t>
            </w:r>
          </w:p>
        </w:tc>
      </w:tr>
      <w:tr w:rsidR="00ED426D" w:rsidRPr="000B17EE" w14:paraId="311611F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844D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168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6B04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820003839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4322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CENTRO DE SALUD SANTA BARBARA DE TUNUNGUA</w:t>
            </w:r>
          </w:p>
        </w:tc>
      </w:tr>
      <w:tr w:rsidR="00ED426D" w:rsidRPr="000B17EE" w14:paraId="65591FD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CD36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169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5FA1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820003876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92E7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CENTRO DE SALUD SANTO ECCEHOMO DE SUTAMARCHAN</w:t>
            </w:r>
          </w:p>
        </w:tc>
      </w:tr>
      <w:tr w:rsidR="00ED426D" w:rsidRPr="000B17EE" w14:paraId="55BA634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852C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D636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820003910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C4E7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CENTRO DE SALUD CAMPOHERMOSO</w:t>
            </w:r>
          </w:p>
        </w:tc>
      </w:tr>
      <w:tr w:rsidR="00ED426D" w:rsidRPr="000B17EE" w14:paraId="51D55AB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04C6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171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0C81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820003915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7FF2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JORGE GONZALEZ OLMOS</w:t>
            </w:r>
          </w:p>
        </w:tc>
      </w:tr>
      <w:tr w:rsidR="00ED426D" w:rsidRPr="000B17EE" w14:paraId="1EBC2AD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69BA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E998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820003929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4C8E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JUAN FRANCISCO BERBEO</w:t>
            </w:r>
          </w:p>
        </w:tc>
      </w:tr>
      <w:tr w:rsidR="00ED426D" w:rsidRPr="000B17EE" w14:paraId="4A3A1CE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4941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173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1CDE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820003973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4324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PUESTO DE SALUD OICATA</w:t>
            </w:r>
          </w:p>
        </w:tc>
      </w:tr>
      <w:tr w:rsidR="00ED426D" w:rsidRPr="000B17EE" w14:paraId="665CF46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3592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174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F1BF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820004060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05F1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SACHICA</w:t>
            </w:r>
          </w:p>
        </w:tc>
      </w:tr>
      <w:tr w:rsidR="00ED426D" w:rsidRPr="000B17EE" w14:paraId="16F8B2E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A229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175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CB8C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821000831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A0C5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RUBEN CRUZ VELEZ</w:t>
            </w:r>
          </w:p>
        </w:tc>
      </w:tr>
      <w:tr w:rsidR="00ED426D" w:rsidRPr="000B17EE" w14:paraId="7FF7646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462C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176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EF0E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821003143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C514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DEPARTAMENTAL CENTENARIO DE SEVILLA</w:t>
            </w:r>
          </w:p>
        </w:tc>
      </w:tr>
      <w:tr w:rsidR="00ED426D" w:rsidRPr="000B17EE" w14:paraId="47CE8B7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3285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177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0887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822001570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05A2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LOCAL PRIMER NIVEL E.S.E. FUENTE DE ORO</w:t>
            </w:r>
          </w:p>
        </w:tc>
      </w:tr>
      <w:tr w:rsidR="00ED426D" w:rsidRPr="000B17EE" w14:paraId="0F6271F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9282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178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6246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822002459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055A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DEL MUNICIPIO DE VILLAVICENCIO</w:t>
            </w:r>
          </w:p>
        </w:tc>
      </w:tr>
      <w:tr w:rsidR="00ED426D" w:rsidRPr="000B17EE" w14:paraId="0DD225F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9B33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179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E2E0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822006051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9DBC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RED DE SERVICIOS DE SALUD DE PRIMER NIVEL</w:t>
            </w:r>
          </w:p>
        </w:tc>
      </w:tr>
      <w:tr w:rsidR="00ED426D" w:rsidRPr="000B17EE" w14:paraId="613CDA0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703B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669E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823000281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9CEB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LOCAL SANTA CATALINA DE SENA DE SUCRESUCRE E.S.E.</w:t>
            </w:r>
          </w:p>
        </w:tc>
      </w:tr>
      <w:tr w:rsidR="00ED426D" w:rsidRPr="000B17EE" w14:paraId="23E16DE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5800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181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CA66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824000440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91AA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HERNANDO QUINTERO BLANCO E.S.E</w:t>
            </w:r>
          </w:p>
        </w:tc>
      </w:tr>
      <w:tr w:rsidR="00ED426D" w:rsidRPr="000B17EE" w14:paraId="7850348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16DC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182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DB8E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824000449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C832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LOCAL DE RIO DE ORO</w:t>
            </w:r>
          </w:p>
        </w:tc>
      </w:tr>
      <w:tr w:rsidR="00ED426D" w:rsidRPr="000B17EE" w14:paraId="5540757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CE6B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183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B6D5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824000462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F912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JOSE ANTONIO SOCARRAS</w:t>
            </w:r>
          </w:p>
        </w:tc>
      </w:tr>
      <w:tr w:rsidR="00ED426D" w:rsidRPr="000B17EE" w14:paraId="75D8100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7FA9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184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5B6A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824000586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CA37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LOCAL LAZARO ALFONSO HERNANDEZ LARA</w:t>
            </w:r>
          </w:p>
        </w:tc>
      </w:tr>
      <w:tr w:rsidR="00ED426D" w:rsidRPr="000B17EE" w14:paraId="0ACF33C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BC9C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185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91DE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824001041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DFB5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MEDICOS SA</w:t>
            </w:r>
          </w:p>
        </w:tc>
      </w:tr>
      <w:tr w:rsidR="00ED426D" w:rsidRPr="000B17EE" w14:paraId="72E73F5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1718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186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CBF3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824002277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FF71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BUENOS AIRES SAS</w:t>
            </w:r>
          </w:p>
        </w:tc>
      </w:tr>
      <w:tr w:rsidR="00ED426D" w:rsidRPr="000B17EE" w14:paraId="64F2D5C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4D9F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187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AED5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824002362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EF75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DUSAKAWI IPS</w:t>
            </w:r>
          </w:p>
        </w:tc>
      </w:tr>
      <w:tr w:rsidR="00ED426D" w:rsidRPr="000B17EE" w14:paraId="73F7E1C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0677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188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F470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826000923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5CEB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SALUD SOGAMOSO EMPRESA SOCIAL DEL ESTADO</w:t>
            </w:r>
          </w:p>
        </w:tc>
      </w:tr>
      <w:tr w:rsidR="00ED426D" w:rsidRPr="000B17EE" w14:paraId="10797D8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E4C7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189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8524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826001960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8B6C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GAMEZA MUNICIPIO SALUDABLE</w:t>
            </w:r>
          </w:p>
        </w:tc>
      </w:tr>
      <w:tr w:rsidR="00ED426D" w:rsidRPr="000B17EE" w14:paraId="2DA30BD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0D66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E99D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826002019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FC3B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UNIDAD DE SALUD SALUD NOBSA</w:t>
            </w:r>
          </w:p>
        </w:tc>
      </w:tr>
      <w:tr w:rsidR="00ED426D" w:rsidRPr="000B17EE" w14:paraId="6D1D8BC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9BC8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191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1575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826002031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05A1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SALUD PESCA</w:t>
            </w:r>
          </w:p>
        </w:tc>
      </w:tr>
      <w:tr w:rsidR="00ED426D" w:rsidRPr="000B17EE" w14:paraId="4F8EB50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9617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192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DB16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826002202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CAB9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DE LA UVITA</w:t>
            </w:r>
          </w:p>
        </w:tc>
      </w:tr>
      <w:tr w:rsidR="00ED426D" w:rsidRPr="000B17EE" w14:paraId="151FCCD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31E0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193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4395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826002226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8213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DE PAYA</w:t>
            </w:r>
          </w:p>
        </w:tc>
      </w:tr>
      <w:tr w:rsidR="00ED426D" w:rsidRPr="000B17EE" w14:paraId="2A670C5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2505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194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0D33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826002601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425B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SALUD DEL TUNDAMA</w:t>
            </w:r>
          </w:p>
        </w:tc>
      </w:tr>
      <w:tr w:rsidR="00ED426D" w:rsidRPr="000B17EE" w14:paraId="2743269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0FD9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195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D1BC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826002609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EF17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LAGOSALUD CUITIVA</w:t>
            </w:r>
          </w:p>
        </w:tc>
      </w:tr>
      <w:tr w:rsidR="00ED426D" w:rsidRPr="000B17EE" w14:paraId="195BD05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C7B6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196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7AEC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826002625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9129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CENTRO DE SALUD HECTOR PINEDA GALLO SUSACON</w:t>
            </w:r>
          </w:p>
        </w:tc>
      </w:tr>
      <w:tr w:rsidR="00ED426D" w:rsidRPr="000B17EE" w14:paraId="71783ED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4D2D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197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8E97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826002641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0EA4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CERINZA</w:t>
            </w:r>
          </w:p>
        </w:tc>
      </w:tr>
      <w:tr w:rsidR="00ED426D" w:rsidRPr="000B17EE" w14:paraId="3D1D63A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ECB6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198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D91B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826002660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C2A3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CENTRO DE SALUD NUESTRA SENORA DE BELEN</w:t>
            </w:r>
          </w:p>
        </w:tc>
      </w:tr>
      <w:tr w:rsidR="00ED426D" w:rsidRPr="000B17EE" w14:paraId="1D06025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5541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199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8B0D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826002687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49C1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CENTRO DE SALUD MUNICIPIO DE LABRANZAGRANDE</w:t>
            </w:r>
          </w:p>
        </w:tc>
      </w:tr>
      <w:tr w:rsidR="00ED426D" w:rsidRPr="000B17EE" w14:paraId="182B4C3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49C7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391C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826002694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BF4C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NUESTRA SENORA DEL ROSARIO</w:t>
            </w:r>
          </w:p>
        </w:tc>
      </w:tr>
      <w:tr w:rsidR="00ED426D" w:rsidRPr="000B17EE" w14:paraId="346FAC0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6DDF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E820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826002718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042C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SALUD PAZ DE RIO</w:t>
            </w:r>
          </w:p>
        </w:tc>
      </w:tr>
      <w:tr w:rsidR="00ED426D" w:rsidRPr="000B17EE" w14:paraId="769DE91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6940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9BF7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826002765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1FEE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SANTA RITA DE CASIA TIPACOQUE</w:t>
            </w:r>
          </w:p>
        </w:tc>
      </w:tr>
      <w:tr w:rsidR="00ED426D" w:rsidRPr="000B17EE" w14:paraId="2E2BA11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4287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23D7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826002852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CFA5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INES OCHOA PEREZ DE TIBASOSA</w:t>
            </w:r>
          </w:p>
        </w:tc>
      </w:tr>
      <w:tr w:rsidR="00ED426D" w:rsidRPr="000B17EE" w14:paraId="69F6A5E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0850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CB09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828000073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06B0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CORPORACION MEDICA DEL CAQUETA</w:t>
            </w:r>
          </w:p>
        </w:tc>
      </w:tr>
      <w:tr w:rsidR="00ED426D" w:rsidRPr="000B17EE" w14:paraId="19948AB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7C89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726B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830001007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6115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MEDICO COLMEDICA SEDE CHAPINERO</w:t>
            </w:r>
          </w:p>
        </w:tc>
      </w:tr>
      <w:tr w:rsidR="00ED426D" w:rsidRPr="000B17EE" w14:paraId="4D7373D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AE40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206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AADF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830005028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FE8D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ADMINISTRADORA COUNTRY S.A.S</w:t>
            </w:r>
          </w:p>
        </w:tc>
      </w:tr>
      <w:tr w:rsidR="00ED426D" w:rsidRPr="000B17EE" w14:paraId="104A851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FD7B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207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48FA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830023202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7EEA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COSMITET LTDA ,CORPORACION DE SERVICIOS MEDICOS INTERNACIONALES THEM Y COMPAÑIA LTDA</w:t>
            </w:r>
          </w:p>
        </w:tc>
      </w:tr>
      <w:tr w:rsidR="00ED426D" w:rsidRPr="000B17EE" w14:paraId="20D4D87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0545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208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1568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830039670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1D56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FFMM</w:t>
            </w:r>
          </w:p>
        </w:tc>
      </w:tr>
      <w:tr w:rsidR="00ED426D" w:rsidRPr="000B17EE" w14:paraId="115AEF4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207D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42B3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830040256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B6BF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MILITAR CENTRAL</w:t>
            </w:r>
          </w:p>
        </w:tc>
      </w:tr>
      <w:tr w:rsidR="00ED426D" w:rsidRPr="000B17EE" w14:paraId="6A49613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94D6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A67F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830041314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4486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DIRECCION DE SANIDAD POLICIA NACIONAL</w:t>
            </w:r>
          </w:p>
        </w:tc>
      </w:tr>
      <w:tr w:rsidR="00ED426D" w:rsidRPr="000B17EE" w14:paraId="509D9ED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2783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B4AB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830066626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D71A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MEDIHELP  SERVICES COLOMBIA</w:t>
            </w:r>
          </w:p>
        </w:tc>
      </w:tr>
      <w:tr w:rsidR="00ED426D" w:rsidRPr="000B17EE" w14:paraId="6D5F2A6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32DB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CB0C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830090073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57A3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PROSEGUIR SEDE 3</w:t>
            </w:r>
          </w:p>
        </w:tc>
      </w:tr>
      <w:tr w:rsidR="00ED426D" w:rsidRPr="000B17EE" w14:paraId="44F12B5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9E29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6B7C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830095842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485E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INNOVAR SALUD SAS</w:t>
            </w:r>
          </w:p>
        </w:tc>
      </w:tr>
      <w:tr w:rsidR="00ED426D" w:rsidRPr="000B17EE" w14:paraId="74B7B8D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83BD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214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D5AE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830113849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57D6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JUAN N CORPAS LTDA.</w:t>
            </w:r>
          </w:p>
        </w:tc>
      </w:tr>
      <w:tr w:rsidR="00ED426D" w:rsidRPr="000B17EE" w14:paraId="10CC2B1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A2E2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215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A3EC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830507718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633C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MEDICAL SAS</w:t>
            </w:r>
          </w:p>
        </w:tc>
      </w:tr>
      <w:tr w:rsidR="00ED426D" w:rsidRPr="000B17EE" w14:paraId="4E990B1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DB8C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216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625D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830509497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7C0B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MEDICINA INTEGRAL IPS S.A</w:t>
            </w:r>
          </w:p>
        </w:tc>
      </w:tr>
      <w:tr w:rsidR="00ED426D" w:rsidRPr="000B17EE" w14:paraId="28434D4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C412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217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D864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835000972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4782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LUIS ABLANQUE DE LA PLATA EMPRESA SOCIAL DEL ESTADO</w:t>
            </w:r>
          </w:p>
        </w:tc>
      </w:tr>
      <w:tr w:rsidR="00ED426D" w:rsidRPr="000B17EE" w14:paraId="3158610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7C0E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218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1502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835001324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C3B3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UNIDAD DE MEDICINA Y ODONTOLOGIA INTEGRAL LTDA</w:t>
            </w:r>
          </w:p>
        </w:tc>
      </w:tr>
      <w:tr w:rsidR="00ED426D" w:rsidRPr="000B17EE" w14:paraId="6E70DC2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0392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219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CF8D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836000386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4078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IPS DEL MUNICIPIO DE CARTAGO ESE</w:t>
            </w:r>
          </w:p>
        </w:tc>
      </w:tr>
      <w:tr w:rsidR="00ED426D" w:rsidRPr="000B17EE" w14:paraId="702BEE6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B44A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564D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840000269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AE33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ASOCIACION DE AUTORIDADES Y CABILDOS AWA UNIPA</w:t>
            </w:r>
          </w:p>
        </w:tc>
      </w:tr>
      <w:tr w:rsidR="00ED426D" w:rsidRPr="000B17EE" w14:paraId="13D8B4C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6BAF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221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E866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844001911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6982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COOPERATIVA MEDICA DE SALUD DEL NORTE DEL CASANARE IPS</w:t>
            </w:r>
          </w:p>
        </w:tc>
      </w:tr>
      <w:tr w:rsidR="00ED426D" w:rsidRPr="000B17EE" w14:paraId="34288CB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B827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80E9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844003225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4226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SALUD YOPAL</w:t>
            </w:r>
          </w:p>
        </w:tc>
      </w:tr>
      <w:tr w:rsidR="00ED426D" w:rsidRPr="000B17EE" w14:paraId="7D53EB8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AB39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223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7F49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845000038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FAED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 ANTONIO</w:t>
            </w:r>
          </w:p>
        </w:tc>
      </w:tr>
      <w:tr w:rsidR="00ED426D" w:rsidRPr="000B17EE" w14:paraId="0E5759A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EE64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4AB4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846000253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B7DD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LOCAL</w:t>
            </w:r>
          </w:p>
        </w:tc>
      </w:tr>
      <w:tr w:rsidR="00ED426D" w:rsidRPr="000B17EE" w14:paraId="1081847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8210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225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7176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846000471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A984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SAGRADO CORAZON DE JESUS</w:t>
            </w:r>
          </w:p>
        </w:tc>
      </w:tr>
      <w:tr w:rsidR="00ED426D" w:rsidRPr="000B17EE" w14:paraId="111B089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274A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226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2452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846000474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4714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HOSPITAL ORITO</w:t>
            </w:r>
          </w:p>
        </w:tc>
      </w:tr>
      <w:tr w:rsidR="00ED426D" w:rsidRPr="000B17EE" w14:paraId="396B66B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5412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227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060A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846001620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854D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HOSPITAL SAN GABRIEL ARCANGEL</w:t>
            </w:r>
          </w:p>
        </w:tc>
      </w:tr>
      <w:tr w:rsidR="00ED426D" w:rsidRPr="000B17EE" w14:paraId="6538650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1482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228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93AA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846001669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B437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 HOSPITAL ALCIDES JIMENEZ</w:t>
            </w:r>
          </w:p>
        </w:tc>
      </w:tr>
      <w:tr w:rsidR="00ED426D" w:rsidRPr="000B17EE" w14:paraId="16CC69E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7AE5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229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8AE7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846003357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A5AD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JORGE JULIO GUZMAN</w:t>
            </w:r>
          </w:p>
        </w:tc>
      </w:tr>
      <w:tr w:rsidR="00ED426D" w:rsidRPr="000B17EE" w14:paraId="396D179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7EE2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743B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860002541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D107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DE MARLY S.A</w:t>
            </w:r>
          </w:p>
        </w:tc>
      </w:tr>
      <w:tr w:rsidR="00ED426D" w:rsidRPr="000B17EE" w14:paraId="6A6F79C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EF9D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231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2610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860006656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01EE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FUNDACION ABOOD SHAIO</w:t>
            </w:r>
          </w:p>
        </w:tc>
      </w:tr>
      <w:tr w:rsidR="00ED426D" w:rsidRPr="000B17EE" w14:paraId="5D3D37F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0E2E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232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C7BB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860006745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2511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CONGREGACION DE LAS HERMANAS DE LA CARIDAD DOMINICAS DE LA PRESENTACION DE LA SANTISIMA VIRGEN</w:t>
            </w:r>
          </w:p>
        </w:tc>
      </w:tr>
      <w:tr w:rsidR="00ED426D" w:rsidRPr="000B17EE" w14:paraId="5AB0670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803E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233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B59B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860007336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E7BC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CAJA COLOMBIANA DE SUBSIDIO FAMILIAR COLSUBSIDIO</w:t>
            </w:r>
          </w:p>
        </w:tc>
      </w:tr>
      <w:tr w:rsidR="00ED426D" w:rsidRPr="000B17EE" w14:paraId="6C87FB9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C4AA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234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9F3B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860013570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6982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CAJA DE COMPENSACION FAMILIAR CAFAM</w:t>
            </w:r>
          </w:p>
        </w:tc>
      </w:tr>
      <w:tr w:rsidR="00ED426D" w:rsidRPr="000B17EE" w14:paraId="5F9D45E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CA20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235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FF6D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860013779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CDD2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ASOCIACION PROFAMILIA</w:t>
            </w:r>
          </w:p>
        </w:tc>
      </w:tr>
      <w:tr w:rsidR="00ED426D" w:rsidRPr="000B17EE" w14:paraId="4E04525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0CC1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236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1BE1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860013798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6FD6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UNIVERSIDAD LIBRE</w:t>
            </w:r>
          </w:p>
        </w:tc>
      </w:tr>
      <w:tr w:rsidR="00ED426D" w:rsidRPr="000B17EE" w14:paraId="3021F68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7284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237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1C5E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860015536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1DDA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UNIVERSITARIO SAN IGNACIO</w:t>
            </w:r>
          </w:p>
        </w:tc>
      </w:tr>
      <w:tr w:rsidR="00ED426D" w:rsidRPr="000B17EE" w14:paraId="3B58416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AD01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238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CD2C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860024026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FC5E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VICENTE DE PAUL DE NEMOCON</w:t>
            </w:r>
          </w:p>
        </w:tc>
      </w:tr>
      <w:tr w:rsidR="00ED426D" w:rsidRPr="000B17EE" w14:paraId="3AF5860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1EA6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239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95C8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860035992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FD0A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FUNDACION CARDIO INFANTIL INSTITUTO DE CARDIOLOGIA</w:t>
            </w:r>
          </w:p>
        </w:tc>
      </w:tr>
      <w:tr w:rsidR="00ED426D" w:rsidRPr="000B17EE" w14:paraId="0397757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41DD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AF7F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860037950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76D4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FUNDACION SANTA FE DE BOGOTA</w:t>
            </w:r>
          </w:p>
        </w:tc>
      </w:tr>
      <w:tr w:rsidR="00ED426D" w:rsidRPr="000B17EE" w14:paraId="048BD55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20CB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241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E3F9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860066942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BB5D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CAJA DE COMPENSACION FAMILIAR COMPENSAR</w:t>
            </w:r>
          </w:p>
        </w:tc>
      </w:tr>
      <w:tr w:rsidR="00ED426D" w:rsidRPr="000B17EE" w14:paraId="73B5D01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45B7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242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5136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860070301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570D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CRUZ ROJA COLOMBIANA SECCIONAL CUNDINAMARCA Y BOGOTA</w:t>
            </w:r>
          </w:p>
        </w:tc>
      </w:tr>
      <w:tr w:rsidR="00ED426D" w:rsidRPr="000B17EE" w14:paraId="50422BE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C540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243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146F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860090566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C868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DEL OCCIDENTE S.A.</w:t>
            </w:r>
          </w:p>
        </w:tc>
      </w:tr>
      <w:tr w:rsidR="00ED426D" w:rsidRPr="000B17EE" w14:paraId="68D522B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C348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244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834E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860502092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2402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MEDICA MAGDALENA SAS</w:t>
            </w:r>
          </w:p>
        </w:tc>
      </w:tr>
      <w:tr w:rsidR="00ED426D" w:rsidRPr="000B17EE" w14:paraId="40D1D27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29A9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245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10B8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881862576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3821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SAGRADO CORAZON DE JESUS DE SOCHA</w:t>
            </w:r>
          </w:p>
        </w:tc>
      </w:tr>
      <w:tr w:rsidR="00ED426D" w:rsidRPr="000B17EE" w14:paraId="322FBD4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3141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246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6846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890101994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3542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COMFAMILIAR ATLANTICO</w:t>
            </w:r>
          </w:p>
        </w:tc>
      </w:tr>
      <w:tr w:rsidR="00ED426D" w:rsidRPr="000B17EE" w14:paraId="3A85A49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DECB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247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0109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890102064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9232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CRUZ ROJA COLOMBIANA SECCIONAL ATLANTICO</w:t>
            </w:r>
          </w:p>
        </w:tc>
      </w:tr>
      <w:tr w:rsidR="00ED426D" w:rsidRPr="000B17EE" w14:paraId="70D2D53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9365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248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7560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890102140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BB53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LA ASUNCION</w:t>
            </w:r>
          </w:p>
        </w:tc>
      </w:tr>
      <w:tr w:rsidR="00ED426D" w:rsidRPr="000B17EE" w14:paraId="64082C7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9A21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249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B94B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890102768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3D8F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ORGANIZACION CLINICA GENERAL DEL NORTE</w:t>
            </w:r>
          </w:p>
        </w:tc>
      </w:tr>
      <w:tr w:rsidR="00ED426D" w:rsidRPr="000B17EE" w14:paraId="2E38076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EA0E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EB4C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890113919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AE6E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ABBA HEALTH</w:t>
            </w:r>
          </w:p>
        </w:tc>
      </w:tr>
      <w:tr w:rsidR="00ED426D" w:rsidRPr="000B17EE" w14:paraId="306AE65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FCC3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251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A016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890116150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447F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OFTALMOLOGICA DEL CARIBE SAS</w:t>
            </w:r>
          </w:p>
        </w:tc>
      </w:tr>
      <w:tr w:rsidR="00ED426D" w:rsidRPr="000B17EE" w14:paraId="03398FC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3763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252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BEBC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890201933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2426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JUAN DE DIOS DEL MUNICIPIO DE GALAN SANTANDER</w:t>
            </w:r>
          </w:p>
        </w:tc>
      </w:tr>
      <w:tr w:rsidR="00ED426D" w:rsidRPr="000B17EE" w14:paraId="6DE85D2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EA26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253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86D8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890202002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FDD4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JUAN DE DIOS</w:t>
            </w:r>
          </w:p>
        </w:tc>
      </w:tr>
      <w:tr w:rsidR="00ED426D" w:rsidRPr="000B17EE" w14:paraId="4075F33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9BC9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5B62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890203563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A4F0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RAFAEL</w:t>
            </w:r>
          </w:p>
        </w:tc>
      </w:tr>
      <w:tr w:rsidR="00ED426D" w:rsidRPr="000B17EE" w14:paraId="5704F9C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F752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255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CFA5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890203887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C611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INTEGRADO SAN ROQUE</w:t>
            </w:r>
          </w:p>
        </w:tc>
      </w:tr>
      <w:tr w:rsidR="00ED426D" w:rsidRPr="000B17EE" w14:paraId="46C5162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F4C5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256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17C6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890204581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E558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ROQUE DE CHIMA</w:t>
            </w:r>
          </w:p>
        </w:tc>
      </w:tr>
      <w:tr w:rsidR="00ED426D" w:rsidRPr="000B17EE" w14:paraId="368266B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EDF4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7B6B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890204789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8D50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INTEGRADO SAN ANTONIO</w:t>
            </w:r>
          </w:p>
        </w:tc>
      </w:tr>
      <w:tr w:rsidR="00ED426D" w:rsidRPr="000B17EE" w14:paraId="3C5257C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BFC4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258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B3D8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890205335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3AA2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SANATORIO DE CONTRATACION EMPRESA SOCIAL DEL ESTADO</w:t>
            </w:r>
          </w:p>
        </w:tc>
      </w:tr>
      <w:tr w:rsidR="00ED426D" w:rsidRPr="000B17EE" w14:paraId="704BD3B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F4CE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259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7312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890205456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5BE8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INTEGRADO SAN BERNARDO</w:t>
            </w:r>
          </w:p>
        </w:tc>
      </w:tr>
      <w:tr w:rsidR="00ED426D" w:rsidRPr="000B17EE" w14:paraId="50F80C6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682B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1F2A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890205516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7161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HOSPITAL INTEGRADO DE LANDAZURI</w:t>
            </w:r>
          </w:p>
        </w:tc>
      </w:tr>
      <w:tr w:rsidR="00ED426D" w:rsidRPr="000B17EE" w14:paraId="64D69BF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0E29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261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2DCB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890210222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ACC2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RAFAEL DE MATANZA</w:t>
            </w:r>
          </w:p>
        </w:tc>
      </w:tr>
      <w:tr w:rsidR="00ED426D" w:rsidRPr="000B17EE" w14:paraId="6E389B1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9CAC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262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582F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890301430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D566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NUESTRA SEÑORA DE LOS REMEDIOS</w:t>
            </w:r>
          </w:p>
        </w:tc>
      </w:tr>
      <w:tr w:rsidR="00ED426D" w:rsidRPr="000B17EE" w14:paraId="5EEBA46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37E6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263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416C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890303208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B557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CAJA DE COMPENSACION FAMILIAR DEL VALLE DEL CAUCA   COMFAMILIAR ANDI</w:t>
            </w:r>
          </w:p>
        </w:tc>
      </w:tr>
      <w:tr w:rsidR="00ED426D" w:rsidRPr="000B17EE" w14:paraId="3629D44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EF74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264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071C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890303841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987C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DE SAN JUAN DE DIOS</w:t>
            </w:r>
          </w:p>
        </w:tc>
      </w:tr>
      <w:tr w:rsidR="00ED426D" w:rsidRPr="000B17EE" w14:paraId="47B1F60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06C9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265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3F3A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890305496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6B95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LOCAL JOSE RUFINO VIVAS ESE</w:t>
            </w:r>
          </w:p>
        </w:tc>
      </w:tr>
      <w:tr w:rsidR="00ED426D" w:rsidRPr="000B17EE" w14:paraId="6FD6CFE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780A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266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0071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890306950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C2D6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PILOTO JAMUNDI</w:t>
            </w:r>
          </w:p>
        </w:tc>
      </w:tr>
      <w:tr w:rsidR="00ED426D" w:rsidRPr="000B17EE" w14:paraId="15FE163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220E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267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4942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890307040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5A23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FRANCINETH SANCHEZ HURTADO EMPRESA SOCIAL DEL ESTADO</w:t>
            </w:r>
          </w:p>
        </w:tc>
      </w:tr>
      <w:tr w:rsidR="00ED426D" w:rsidRPr="000B17EE" w14:paraId="33F3EAF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61E5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268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6762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890309115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E7BE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LOCAL YOTOCO</w:t>
            </w:r>
          </w:p>
        </w:tc>
      </w:tr>
      <w:tr w:rsidR="00ED426D" w:rsidRPr="000B17EE" w14:paraId="0620A8A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9D95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269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4207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890312380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D8B9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JORGE</w:t>
            </w:r>
          </w:p>
        </w:tc>
      </w:tr>
      <w:tr w:rsidR="00ED426D" w:rsidRPr="000B17EE" w14:paraId="212881C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1BF4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375E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890322787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030A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MEDICO JAMUNDI S.A.</w:t>
            </w:r>
          </w:p>
        </w:tc>
      </w:tr>
      <w:tr w:rsidR="00ED426D" w:rsidRPr="000B17EE" w14:paraId="03010C6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70E1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271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4C36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890324177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8221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FUNDACION VALLE DEL LILI</w:t>
            </w:r>
          </w:p>
        </w:tc>
      </w:tr>
      <w:tr w:rsidR="00ED426D" w:rsidRPr="000B17EE" w14:paraId="3A68172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56D6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4270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890399047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8F62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DEPARTAMENTAL MARIO CORREA RENGIFO EMPRESA SOCIAL DEL ESTADO</w:t>
            </w:r>
          </w:p>
        </w:tc>
      </w:tr>
      <w:tr w:rsidR="00ED426D" w:rsidRPr="000B17EE" w14:paraId="54AA1A7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C021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273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9E40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890400693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EDEE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BLAS DE LEZO S.A.</w:t>
            </w:r>
          </w:p>
        </w:tc>
      </w:tr>
      <w:tr w:rsidR="00ED426D" w:rsidRPr="000B17EE" w14:paraId="56CAA3D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5F2D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274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1F10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890480110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7977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CAJA DE COMPENSACION FAMILIAR</w:t>
            </w:r>
          </w:p>
        </w:tc>
      </w:tr>
      <w:tr w:rsidR="00ED426D" w:rsidRPr="000B17EE" w14:paraId="5FE9FC8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C79C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275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9694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890500060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82D9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SANTA ANA S.A.</w:t>
            </w:r>
          </w:p>
        </w:tc>
      </w:tr>
      <w:tr w:rsidR="00ED426D" w:rsidRPr="000B17EE" w14:paraId="1E11413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9BED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276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B9C0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890501019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E2C9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JUAN DE DIOS DE PAMPLONA</w:t>
            </w:r>
          </w:p>
        </w:tc>
      </w:tr>
      <w:tr w:rsidR="00ED426D" w:rsidRPr="000B17EE" w14:paraId="15FF268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EF8A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277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6D2B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890501438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DEC4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EMIRO QUINTERO CANIZAREZ</w:t>
            </w:r>
          </w:p>
        </w:tc>
      </w:tr>
      <w:tr w:rsidR="00ED426D" w:rsidRPr="000B17EE" w14:paraId="71F88E9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6F49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278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2515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890680014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78CF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SANATORIO DE AGUA DE DIOS E.S.E.</w:t>
            </w:r>
          </w:p>
        </w:tc>
      </w:tr>
      <w:tr w:rsidR="00ED426D" w:rsidRPr="000B17EE" w14:paraId="0CFABCD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3180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279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E01B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890700568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57BC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RAFAEL EMPRESA SOCIAL DEL ESTADO</w:t>
            </w:r>
          </w:p>
        </w:tc>
      </w:tr>
      <w:tr w:rsidR="00ED426D" w:rsidRPr="000B17EE" w14:paraId="5BEC6CA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B506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795F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890700666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21BA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JUAN DE DIOS HONDA EMPRESA SOCIAL DEL ESTADO</w:t>
            </w:r>
          </w:p>
        </w:tc>
      </w:tr>
      <w:tr w:rsidR="00ED426D" w:rsidRPr="000B17EE" w14:paraId="3A674D2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0197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281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E57F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890700694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1F8E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MARIA INMACULADA E.S.E</w:t>
            </w:r>
          </w:p>
        </w:tc>
      </w:tr>
      <w:tr w:rsidR="00ED426D" w:rsidRPr="000B17EE" w14:paraId="0F757EE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8903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282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151C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890700901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B9AF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VICENTE DE PAUL EMPRESA SOCIAL DEL ESTADO</w:t>
            </w:r>
          </w:p>
        </w:tc>
      </w:tr>
      <w:tr w:rsidR="00ED426D" w:rsidRPr="000B17EE" w14:paraId="3FA61E5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2371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283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838A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890700907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273E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Antonio E.S.E.</w:t>
            </w:r>
          </w:p>
        </w:tc>
      </w:tr>
      <w:tr w:rsidR="00ED426D" w:rsidRPr="000B17EE" w14:paraId="41D74E5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6E85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284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B36C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890701010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24C5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SANTA BARBARA E.S.E.</w:t>
            </w:r>
          </w:p>
        </w:tc>
      </w:tr>
      <w:tr w:rsidR="00ED426D" w:rsidRPr="000B17EE" w14:paraId="7748EDD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63EC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285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3D8F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890701078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8942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SANTA LUCIA DE CAJAMARCA</w:t>
            </w:r>
          </w:p>
        </w:tc>
      </w:tr>
      <w:tr w:rsidR="00ED426D" w:rsidRPr="000B17EE" w14:paraId="76B7B5A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84DC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286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BD56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890701300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7C18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CARLOS ESE SALDANA TOLIMA</w:t>
            </w:r>
          </w:p>
        </w:tc>
      </w:tr>
      <w:tr w:rsidR="00ED426D" w:rsidRPr="000B17EE" w14:paraId="185427F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0933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287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BC29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890701338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554D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CRUZ ROJA COLOMBIANA SECCIONAL TOLIMA</w:t>
            </w:r>
          </w:p>
        </w:tc>
      </w:tr>
      <w:tr w:rsidR="00ED426D" w:rsidRPr="000B17EE" w14:paraId="6AA6F57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D746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288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8BA6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890701353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34FB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NUEVO HOSPITAL LA CANDELARIA EMPRESA SOCIAL DEL ESTADO</w:t>
            </w:r>
          </w:p>
        </w:tc>
      </w:tr>
      <w:tr w:rsidR="00ED426D" w:rsidRPr="000B17EE" w14:paraId="1C93C55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33D4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289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2BA5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890701435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3648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SANTA LUCIA EMPRESA SOCIAL DEL ESTADO</w:t>
            </w:r>
          </w:p>
        </w:tc>
      </w:tr>
      <w:tr w:rsidR="00ED426D" w:rsidRPr="000B17EE" w14:paraId="636A166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5721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6C90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890701459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9ED8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JUAN BAUTISTA ESE</w:t>
            </w:r>
          </w:p>
        </w:tc>
      </w:tr>
      <w:tr w:rsidR="00ED426D" w:rsidRPr="000B17EE" w14:paraId="45125FB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B514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291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8F58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890701490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0A18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VICIENTE DE PAUL EMPRESA SOCIAL DEL ESTADO</w:t>
            </w:r>
          </w:p>
        </w:tc>
      </w:tr>
      <w:tr w:rsidR="00ED426D" w:rsidRPr="000B17EE" w14:paraId="128558D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E998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292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432F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890701543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4420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CARLOS TORRENTE LLANO EMPRESA SOCIAL DEL ESTADO</w:t>
            </w:r>
          </w:p>
        </w:tc>
      </w:tr>
      <w:tr w:rsidR="00ED426D" w:rsidRPr="000B17EE" w14:paraId="33960A3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DEB3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293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5CF9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890701715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A6EB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Antonio E.S.E.</w:t>
            </w:r>
          </w:p>
        </w:tc>
      </w:tr>
      <w:tr w:rsidR="00ED426D" w:rsidRPr="000B17EE" w14:paraId="412DB9C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1DDF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294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DBA6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890701718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4E18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REGIONAL ALFONSO JARAMILLO SALAZAR EMPRESA SOCIAL DEL ESTADO</w:t>
            </w:r>
          </w:p>
        </w:tc>
      </w:tr>
      <w:tr w:rsidR="00ED426D" w:rsidRPr="000B17EE" w14:paraId="5E295D3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D2C8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295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164E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890701922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9889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LA MISERICORDIA E.S.E</w:t>
            </w:r>
          </w:p>
        </w:tc>
      </w:tr>
      <w:tr w:rsidR="00ED426D" w:rsidRPr="000B17EE" w14:paraId="1D01ABD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B1EA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296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4455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890702080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5BFF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FEDERICO ARBELAEZ EMPRESA SOCIAL DEL ESTADO</w:t>
            </w:r>
          </w:p>
        </w:tc>
      </w:tr>
      <w:tr w:rsidR="00ED426D" w:rsidRPr="000B17EE" w14:paraId="5D3FD06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A136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297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7F88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890702190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6ABF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SUMAPAZ E.S.E.</w:t>
            </w:r>
          </w:p>
        </w:tc>
      </w:tr>
      <w:tr w:rsidR="00ED426D" w:rsidRPr="000B17EE" w14:paraId="4B60BB8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C2AE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298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603E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890702241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0B30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NUESTRA SENORA DEL CARMEN EMPRESA SOCIAL DEL ESTADO</w:t>
            </w:r>
          </w:p>
        </w:tc>
      </w:tr>
      <w:tr w:rsidR="00ED426D" w:rsidRPr="000B17EE" w14:paraId="7F69155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8104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299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5378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890702408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017A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ANTONIO E.S.E DE AMBALEMA</w:t>
            </w:r>
          </w:p>
        </w:tc>
      </w:tr>
      <w:tr w:rsidR="00ED426D" w:rsidRPr="000B17EE" w14:paraId="2855195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3E3F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CB02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890702476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F928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LA MILAGROSA EMPRESA SOCIAL DEL ESTADO</w:t>
            </w:r>
          </w:p>
        </w:tc>
      </w:tr>
      <w:tr w:rsidR="00ED426D" w:rsidRPr="000B17EE" w14:paraId="6001320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9DF5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A0A6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890703266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E370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NUESTRA SENORA DE LOURDES E.S.E.</w:t>
            </w:r>
          </w:p>
        </w:tc>
      </w:tr>
      <w:tr w:rsidR="00ED426D" w:rsidRPr="000B17EE" w14:paraId="3A9B224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9ECE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1F4A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890704505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4180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ISMAEL PERDOMO EMPRESA SOCIAL DEL ESTADO</w:t>
            </w:r>
          </w:p>
        </w:tc>
      </w:tr>
      <w:tr w:rsidR="00ED426D" w:rsidRPr="000B17EE" w14:paraId="6D54940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E03A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F416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890704555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C487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CENTRO E.S.E. DE PLANADAS</w:t>
            </w:r>
          </w:p>
        </w:tc>
      </w:tr>
      <w:tr w:rsidR="00ED426D" w:rsidRPr="000B17EE" w14:paraId="6255990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EF2F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B7FF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890706067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7F95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JOSE E.S.E.</w:t>
            </w:r>
          </w:p>
        </w:tc>
      </w:tr>
      <w:tr w:rsidR="00ED426D" w:rsidRPr="000B17EE" w14:paraId="076C91D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CAF9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9B62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890706823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D149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REINA SOFIA DE ESPANA EMPRESA SOCIAL DEL ESTADO LERIDA TOLIMA</w:t>
            </w:r>
          </w:p>
        </w:tc>
      </w:tr>
      <w:tr w:rsidR="00ED426D" w:rsidRPr="000B17EE" w14:paraId="5ECA39B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3D7E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306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E508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890801099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3E08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DEPARTAMENTAL UNIVERSITARIO SANTA SOFIA DE CALDAS</w:t>
            </w:r>
          </w:p>
        </w:tc>
      </w:tr>
      <w:tr w:rsidR="00ED426D" w:rsidRPr="000B17EE" w14:paraId="592E57F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5203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307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08AD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890801274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AEC7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DEPARTAMENTAL SAN CAYETANO DE MARQUETALIA EMPRESA SOCIAL DEL ESTADO E.S.E</w:t>
            </w:r>
          </w:p>
        </w:tc>
      </w:tr>
      <w:tr w:rsidR="00ED426D" w:rsidRPr="000B17EE" w14:paraId="1D576F4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1643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308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D6DE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890801517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D7F4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HOSPITAL SANTA TERESITA DE PACORA</w:t>
            </w:r>
          </w:p>
        </w:tc>
      </w:tr>
      <w:tr w:rsidR="00ED426D" w:rsidRPr="000B17EE" w14:paraId="514C645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5A78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8B59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890801562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C447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DEPARTAMENTAL SAN JOSE DE NEIRA</w:t>
            </w:r>
          </w:p>
        </w:tc>
      </w:tr>
      <w:tr w:rsidR="00ED426D" w:rsidRPr="000B17EE" w14:paraId="5888476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37F1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00C8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890802218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E135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DEPARTAMENTAL SAN VICENTE DE PAUL</w:t>
            </w:r>
          </w:p>
        </w:tc>
      </w:tr>
      <w:tr w:rsidR="00ED426D" w:rsidRPr="000B17EE" w14:paraId="5FD60B6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7CB4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E379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890802628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84D3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DEPARTAMENTAL SAN SIMON DE VICTORIA</w:t>
            </w:r>
          </w:p>
        </w:tc>
      </w:tr>
      <w:tr w:rsidR="00ED426D" w:rsidRPr="000B17EE" w14:paraId="43D649B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FFD2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09F3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890805203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98C3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LA MERCED</w:t>
            </w:r>
          </w:p>
        </w:tc>
      </w:tr>
      <w:tr w:rsidR="00ED426D" w:rsidRPr="000B17EE" w14:paraId="6E00444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6E30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F319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890805260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E6FB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DEPARTAMENTAL HOSPITAL SAN JOSE DE MARULANDA</w:t>
            </w:r>
          </w:p>
        </w:tc>
      </w:tr>
      <w:tr w:rsidR="00ED426D" w:rsidRPr="000B17EE" w14:paraId="3AED06B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8234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314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CFE6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890806490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993F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CAJA DE COMPENSACION FAMILIAR DE CALDAS</w:t>
            </w:r>
          </w:p>
        </w:tc>
      </w:tr>
      <w:tr w:rsidR="00ED426D" w:rsidRPr="000B17EE" w14:paraId="50804C9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7CB5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315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F895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890906211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3A65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MUNICIPAL SAN ROQUE</w:t>
            </w:r>
          </w:p>
        </w:tc>
      </w:tr>
      <w:tr w:rsidR="00ED426D" w:rsidRPr="000B17EE" w14:paraId="5929420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7FF0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316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04B4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890906560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5779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RAFAEL DE SANTO DOMINGO</w:t>
            </w:r>
          </w:p>
        </w:tc>
      </w:tr>
      <w:tr w:rsidR="00ED426D" w:rsidRPr="000B17EE" w14:paraId="78A9514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6070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317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7F87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890907241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31F0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LA MERCED</w:t>
            </w:r>
          </w:p>
        </w:tc>
      </w:tr>
      <w:tr w:rsidR="00ED426D" w:rsidRPr="000B17EE" w14:paraId="57B9154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05B4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318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9784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890907297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8D17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JUAN DE DIOS</w:t>
            </w:r>
          </w:p>
        </w:tc>
      </w:tr>
      <w:tr w:rsidR="00ED426D" w:rsidRPr="000B17EE" w14:paraId="24AB0A4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31EF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319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7A41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890980003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F401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SAN JUAN DE DIOS</w:t>
            </w:r>
          </w:p>
        </w:tc>
      </w:tr>
      <w:tr w:rsidR="00ED426D" w:rsidRPr="000B17EE" w14:paraId="10A0C38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6F22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5B01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890980181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24DD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DE SANTA LUCIA</w:t>
            </w:r>
          </w:p>
        </w:tc>
      </w:tr>
      <w:tr w:rsidR="00ED426D" w:rsidRPr="000B17EE" w14:paraId="59B3F49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A52D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321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89D1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890980367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EF11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RAFAEL</w:t>
            </w:r>
          </w:p>
        </w:tc>
      </w:tr>
      <w:tr w:rsidR="00ED426D" w:rsidRPr="000B17EE" w14:paraId="21BFA79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C358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D631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890980486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033C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 JUAN DE DIOS</w:t>
            </w:r>
          </w:p>
        </w:tc>
      </w:tr>
      <w:tr w:rsidR="00ED426D" w:rsidRPr="000B17EE" w14:paraId="7C9B16D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C680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323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096A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890980765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0A65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NUEVA ESE HOSPITAL SAN RAFAEL JERICO</w:t>
            </w:r>
          </w:p>
        </w:tc>
      </w:tr>
      <w:tr w:rsidR="00ED426D" w:rsidRPr="000B17EE" w14:paraId="432B8EA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9681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B169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890980855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E8FB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 JUAN DE DIOS</w:t>
            </w:r>
          </w:p>
        </w:tc>
      </w:tr>
      <w:tr w:rsidR="00ED426D" w:rsidRPr="000B17EE" w14:paraId="4A8585F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BB71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325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AD55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890980971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6BC5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IVAN RESTREPO GOMEZ</w:t>
            </w:r>
          </w:p>
        </w:tc>
      </w:tr>
      <w:tr w:rsidR="00ED426D" w:rsidRPr="000B17EE" w14:paraId="5D19CC9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04B1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326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D715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890981096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21B9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 ANTONIO</w:t>
            </w:r>
          </w:p>
        </w:tc>
      </w:tr>
      <w:tr w:rsidR="00ED426D" w:rsidRPr="000B17EE" w14:paraId="497DD0A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AC16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327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A729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890981108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C0E5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JUAN DE DIOS DE COCORNA</w:t>
            </w:r>
          </w:p>
        </w:tc>
      </w:tr>
      <w:tr w:rsidR="00ED426D" w:rsidRPr="000B17EE" w14:paraId="280EA75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A7C5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328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133E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890981163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203F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ANTONIO</w:t>
            </w:r>
          </w:p>
        </w:tc>
      </w:tr>
      <w:tr w:rsidR="00ED426D" w:rsidRPr="000B17EE" w14:paraId="326D5A7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5BC0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329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BE83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890981266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9116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SAN PIO X</w:t>
            </w:r>
          </w:p>
        </w:tc>
      </w:tr>
      <w:tr w:rsidR="00ED426D" w:rsidRPr="000B17EE" w14:paraId="546E4AC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423A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7AB4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890981268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1DFA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LA ANUNCIACION</w:t>
            </w:r>
          </w:p>
        </w:tc>
      </w:tr>
      <w:tr w:rsidR="00ED426D" w:rsidRPr="000B17EE" w14:paraId="539BA44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6D1B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331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7254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890981424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DF48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JOSE</w:t>
            </w:r>
          </w:p>
        </w:tc>
      </w:tr>
      <w:tr w:rsidR="00ED426D" w:rsidRPr="000B17EE" w14:paraId="395B7E9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B316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332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434C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890981494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9C51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ANTONIO</w:t>
            </w:r>
          </w:p>
        </w:tc>
      </w:tr>
      <w:tr w:rsidR="00ED426D" w:rsidRPr="000B17EE" w14:paraId="3716235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4424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333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F1B9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890981532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3725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VICENTE DE PAUL</w:t>
            </w:r>
          </w:p>
        </w:tc>
      </w:tr>
      <w:tr w:rsidR="00ED426D" w:rsidRPr="000B17EE" w14:paraId="1CD9998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668C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334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E0ED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890981690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BBCD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NUESTRA SENORA DE GUADALUPE</w:t>
            </w:r>
          </w:p>
        </w:tc>
      </w:tr>
      <w:tr w:rsidR="00ED426D" w:rsidRPr="000B17EE" w14:paraId="305CDD7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43DD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335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6355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890981817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9B76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LA INMACULADA</w:t>
            </w:r>
          </w:p>
        </w:tc>
      </w:tr>
      <w:tr w:rsidR="00ED426D" w:rsidRPr="000B17EE" w14:paraId="744AFE0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9780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336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F3F5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890981851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D1A6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SAN JULIAN</w:t>
            </w:r>
          </w:p>
        </w:tc>
      </w:tr>
      <w:tr w:rsidR="00ED426D" w:rsidRPr="000B17EE" w14:paraId="4D6AE93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FDCE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337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B168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890982101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C66A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HOSPITAL EL CARMEN</w:t>
            </w:r>
          </w:p>
        </w:tc>
      </w:tr>
      <w:tr w:rsidR="00ED426D" w:rsidRPr="000B17EE" w14:paraId="453B99B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0AC1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338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66CB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890982116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535B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HOSPITAL GERMAN VELEZ GUTIERREZ</w:t>
            </w:r>
          </w:p>
        </w:tc>
      </w:tr>
      <w:tr w:rsidR="00ED426D" w:rsidRPr="000B17EE" w14:paraId="45978FE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48CD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339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D11D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890982134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336B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PEDRO NEL CARDONA</w:t>
            </w:r>
          </w:p>
        </w:tc>
      </w:tr>
      <w:tr w:rsidR="00ED426D" w:rsidRPr="000B17EE" w14:paraId="57B48ED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8876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E74B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890982183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19B6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RAFAEL</w:t>
            </w:r>
          </w:p>
        </w:tc>
      </w:tr>
      <w:tr w:rsidR="00ED426D" w:rsidRPr="000B17EE" w14:paraId="0B26D5F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8E40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341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118D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890984427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3D03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LAUREANO PINO</w:t>
            </w:r>
          </w:p>
        </w:tc>
      </w:tr>
      <w:tr w:rsidR="00ED426D" w:rsidRPr="000B17EE" w14:paraId="3DA55E9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A7F3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342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EC30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890985603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C0AC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SEBASTIAN DE URABA</w:t>
            </w:r>
          </w:p>
        </w:tc>
      </w:tr>
      <w:tr w:rsidR="00ED426D" w:rsidRPr="000B17EE" w14:paraId="1D282FC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A7D7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343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C9B1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890985660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7BA0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OSCAR EMIRO VERGARA CRUZ</w:t>
            </w:r>
          </w:p>
        </w:tc>
      </w:tr>
      <w:tr w:rsidR="00ED426D" w:rsidRPr="000B17EE" w14:paraId="0D3ED03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DB69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344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29BC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891103889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E910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SANTA TERESA</w:t>
            </w:r>
          </w:p>
        </w:tc>
      </w:tr>
      <w:tr w:rsidR="00ED426D" w:rsidRPr="000B17EE" w14:paraId="71222F5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6FF4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345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B7E0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891180039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F112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DEL ROSARIO</w:t>
            </w:r>
          </w:p>
        </w:tc>
      </w:tr>
      <w:tr w:rsidR="00ED426D" w:rsidRPr="000B17EE" w14:paraId="4D07DCA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E96C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346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A8A6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891180113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BBFB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ARSENIO REPIZO VANEGAS</w:t>
            </w:r>
          </w:p>
        </w:tc>
      </w:tr>
      <w:tr w:rsidR="00ED426D" w:rsidRPr="000B17EE" w14:paraId="695F7C4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9ADF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347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3C3C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891180159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9B9F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TULIA DURAN DE BORRERO</w:t>
            </w:r>
          </w:p>
        </w:tc>
      </w:tr>
      <w:tr w:rsidR="00ED426D" w:rsidRPr="000B17EE" w14:paraId="2A2497B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F002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348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52AD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891180232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931B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HOSPITAL SAN ANTONIO DE TARQUI</w:t>
            </w:r>
          </w:p>
        </w:tc>
      </w:tr>
      <w:tr w:rsidR="00ED426D" w:rsidRPr="000B17EE" w14:paraId="7DF2F3C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C17D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349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BC2A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891180268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7BDA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UNIVERSITARIO HERNANDO MONCALEANO PERDOMO DE NEIVA</w:t>
            </w:r>
          </w:p>
        </w:tc>
      </w:tr>
      <w:tr w:rsidR="00ED426D" w:rsidRPr="000B17EE" w14:paraId="566CDC8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FD44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00C6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891200032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8861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NUESTRA SENORA DE FATIMA S A</w:t>
            </w:r>
          </w:p>
        </w:tc>
      </w:tr>
      <w:tr w:rsidR="00ED426D" w:rsidRPr="000B17EE" w14:paraId="5669896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4D50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351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E1B6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891200209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F1E4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FUNDACION HOSPITAL SAN PEDRO</w:t>
            </w:r>
          </w:p>
        </w:tc>
      </w:tr>
      <w:tr w:rsidR="00ED426D" w:rsidRPr="000B17EE" w14:paraId="155CD5E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8CE5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352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0D9F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891200240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6A3F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INFANTIL LOS ANGELES</w:t>
            </w:r>
          </w:p>
        </w:tc>
      </w:tr>
      <w:tr w:rsidR="00ED426D" w:rsidRPr="000B17EE" w14:paraId="6A99876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7E2D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353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5B0E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891200248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0C8F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CLARITA SANTOS DE SANDONA</w:t>
            </w:r>
          </w:p>
        </w:tc>
      </w:tr>
      <w:tr w:rsidR="00ED426D" w:rsidRPr="000B17EE" w14:paraId="6122E04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CBA6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737C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891200528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31ED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UNIVERSITARIO DEPARTAMENTAL DE NARINO</w:t>
            </w:r>
          </w:p>
        </w:tc>
      </w:tr>
      <w:tr w:rsidR="00ED426D" w:rsidRPr="000B17EE" w14:paraId="785940A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2797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355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A2E7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891200679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4234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JOSE MARIA HERNANDEZ</w:t>
            </w:r>
          </w:p>
        </w:tc>
      </w:tr>
      <w:tr w:rsidR="00ED426D" w:rsidRPr="000B17EE" w14:paraId="51400F4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2A19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356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EAE3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891300047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E7E4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PALMIRA S A</w:t>
            </w:r>
          </w:p>
        </w:tc>
      </w:tr>
      <w:tr w:rsidR="00ED426D" w:rsidRPr="000B17EE" w14:paraId="3E1F50E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7500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583E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891301121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1A4E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ROQUE</w:t>
            </w:r>
          </w:p>
        </w:tc>
      </w:tr>
      <w:tr w:rsidR="00ED426D" w:rsidRPr="000B17EE" w14:paraId="3386CBC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EE5B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358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E66E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891301447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DACB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HOSPITAL LOCAL ULPIANO TASCON QUINTERO</w:t>
            </w:r>
          </w:p>
        </w:tc>
      </w:tr>
      <w:tr w:rsidR="00ED426D" w:rsidRPr="000B17EE" w14:paraId="45891DA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57EF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359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3CCF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891380046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B5C1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ROQUE EMPRESA SOCIAL DEL ESTADO</w:t>
            </w:r>
          </w:p>
        </w:tc>
      </w:tr>
      <w:tr w:rsidR="00ED426D" w:rsidRPr="000B17EE" w14:paraId="4501E72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338B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4261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891380055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6172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BENJAMIN BARNEY GASCA</w:t>
            </w:r>
          </w:p>
        </w:tc>
      </w:tr>
      <w:tr w:rsidR="00ED426D" w:rsidRPr="000B17EE" w14:paraId="772D15F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D129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361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FF64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891380070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7517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DEL ROSARIO</w:t>
            </w:r>
          </w:p>
        </w:tc>
      </w:tr>
      <w:tr w:rsidR="00ED426D" w:rsidRPr="000B17EE" w14:paraId="2315BC6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1DAB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362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F5FF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891380103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0576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RAFAEL</w:t>
            </w:r>
          </w:p>
        </w:tc>
      </w:tr>
      <w:tr w:rsidR="00ED426D" w:rsidRPr="000B17EE" w14:paraId="270AA64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94E7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363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370D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891380184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D950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- HOSPITAL LOCAL</w:t>
            </w:r>
          </w:p>
        </w:tc>
      </w:tr>
      <w:tr w:rsidR="00ED426D" w:rsidRPr="000B17EE" w14:paraId="3297C5B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9B3F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364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9806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891401308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F539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 HOSPITAL NAZARETH DE QUINCHÍA</w:t>
            </w:r>
          </w:p>
        </w:tc>
      </w:tr>
      <w:tr w:rsidR="00ED426D" w:rsidRPr="000B17EE" w14:paraId="2E0B6BF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7E35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365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9DB8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891401643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85A4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 PEDRO Y SAN PABLO</w:t>
            </w:r>
          </w:p>
        </w:tc>
      </w:tr>
      <w:tr w:rsidR="00ED426D" w:rsidRPr="000B17EE" w14:paraId="7A3CC79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ADD3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366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48C8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891401777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0B85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SAN VICENTE D PAUL</w:t>
            </w:r>
          </w:p>
        </w:tc>
      </w:tr>
      <w:tr w:rsidR="00ED426D" w:rsidRPr="000B17EE" w14:paraId="55EF38A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1813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367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6C59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891408031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7FF7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CRUZ ROJA SECCIONAL RISARALDA</w:t>
            </w:r>
          </w:p>
        </w:tc>
      </w:tr>
      <w:tr w:rsidR="00ED426D" w:rsidRPr="000B17EE" w14:paraId="30B4EBF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CCAF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368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2C5F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891408747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1479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 JOSE DE MARSELLA</w:t>
            </w:r>
          </w:p>
        </w:tc>
      </w:tr>
      <w:tr w:rsidR="00ED426D" w:rsidRPr="000B17EE" w14:paraId="1EF6A2D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105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369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98B0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891408918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6DA0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 JOSE</w:t>
            </w:r>
          </w:p>
        </w:tc>
      </w:tr>
      <w:tr w:rsidR="00ED426D" w:rsidRPr="000B17EE" w14:paraId="31C1921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12FA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F356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891409017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0686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HOSPITAL SAN VICENTE DE PAUL APIA</w:t>
            </w:r>
          </w:p>
        </w:tc>
      </w:tr>
      <w:tr w:rsidR="00ED426D" w:rsidRPr="000B17EE" w14:paraId="5DC24A6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EDE1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371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BE33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891409025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979C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RAFAEL</w:t>
            </w:r>
          </w:p>
        </w:tc>
      </w:tr>
      <w:tr w:rsidR="00ED426D" w:rsidRPr="000B17EE" w14:paraId="75CA170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CE2E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8919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891409981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5AB5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LOS ROSALES S.A</w:t>
            </w:r>
          </w:p>
        </w:tc>
      </w:tr>
      <w:tr w:rsidR="00ED426D" w:rsidRPr="000B17EE" w14:paraId="47CC947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1F78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373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0DDD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891410661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C448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SANTA ANA</w:t>
            </w:r>
          </w:p>
        </w:tc>
      </w:tr>
      <w:tr w:rsidR="00ED426D" w:rsidRPr="000B17EE" w14:paraId="3661826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8EC1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374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59A5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891411663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F356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SANTA MONICA</w:t>
            </w:r>
          </w:p>
        </w:tc>
      </w:tr>
      <w:tr w:rsidR="00ED426D" w:rsidRPr="000B17EE" w14:paraId="36E812B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52B5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375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BCA9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891411665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71E7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CRISTO REY</w:t>
            </w:r>
          </w:p>
        </w:tc>
      </w:tr>
      <w:tr w:rsidR="00ED426D" w:rsidRPr="000B17EE" w14:paraId="563878B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2063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376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6284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891412126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3142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Vicente de Paul.</w:t>
            </w:r>
          </w:p>
        </w:tc>
      </w:tr>
      <w:tr w:rsidR="00ED426D" w:rsidRPr="000B17EE" w14:paraId="1691535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C54A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377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7954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891480000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5C69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CAJA DE COMPENSACION FAMILIAR DE RISARALDA COMFAMILIAR RISARALDA</w:t>
            </w:r>
          </w:p>
        </w:tc>
      </w:tr>
      <w:tr w:rsidR="00ED426D" w:rsidRPr="000B17EE" w14:paraId="5D644DB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8314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378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7AC3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891480035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5922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UNIVERSIDAD TECNOLOGICA DE PEREIRA</w:t>
            </w:r>
          </w:p>
        </w:tc>
      </w:tr>
      <w:tr w:rsidR="00ED426D" w:rsidRPr="000B17EE" w14:paraId="7BA31B0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628C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379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6C56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891480036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F4D3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 HOSPITAL SAN VICENTE DE PAUL</w:t>
            </w:r>
          </w:p>
        </w:tc>
      </w:tr>
      <w:tr w:rsidR="00ED426D" w:rsidRPr="000B17EE" w14:paraId="643C081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12E7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0715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891500182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9A00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COMFACAUCA I.P.S.</w:t>
            </w:r>
          </w:p>
        </w:tc>
      </w:tr>
      <w:tr w:rsidR="00ED426D" w:rsidRPr="000B17EE" w14:paraId="5093803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EA63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381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B08E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891500319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19B6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UNIVERSIDAD DEL CAUCA</w:t>
            </w:r>
          </w:p>
        </w:tc>
      </w:tr>
      <w:tr w:rsidR="00ED426D" w:rsidRPr="000B17EE" w14:paraId="54A81D2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A372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382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30BC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891500736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833C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 HOSPITAL NIVEL I EL BORDO</w:t>
            </w:r>
          </w:p>
        </w:tc>
      </w:tr>
      <w:tr w:rsidR="00ED426D" w:rsidRPr="000B17EE" w14:paraId="03CB10D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27D2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383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7951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891501104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0348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DE EL TAMBO CAUCA</w:t>
            </w:r>
          </w:p>
        </w:tc>
      </w:tr>
      <w:tr w:rsidR="00ED426D" w:rsidRPr="000B17EE" w14:paraId="586FF78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1784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384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0C8E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891800231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9640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UNIVERSITARIO SAN RAFAEL DE TUNJA</w:t>
            </w:r>
          </w:p>
        </w:tc>
      </w:tr>
      <w:tr w:rsidR="00ED426D" w:rsidRPr="000B17EE" w14:paraId="1AABCE0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6CCD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385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DC1D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891800395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2AF4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REGIONAL DE MONIQUIRA ESE</w:t>
            </w:r>
          </w:p>
        </w:tc>
      </w:tr>
      <w:tr w:rsidR="00ED426D" w:rsidRPr="000B17EE" w14:paraId="433CD5C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CA19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386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FE1A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891800570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11F5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JOSE CAYETANO VASQUEZ</w:t>
            </w:r>
          </w:p>
        </w:tc>
      </w:tr>
      <w:tr w:rsidR="00ED426D" w:rsidRPr="000B17EE" w14:paraId="05582B3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2067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387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ECE8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891800611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6264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 ANTONIO DE SOATA</w:t>
            </w:r>
          </w:p>
        </w:tc>
      </w:tr>
      <w:tr w:rsidR="00ED426D" w:rsidRPr="000B17EE" w14:paraId="5415A10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ED59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388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5D2C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891855039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522D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REGIONAL DE SOGAMOSO EMPRESA SOCIAL DEL ESTADO</w:t>
            </w:r>
          </w:p>
        </w:tc>
      </w:tr>
      <w:tr w:rsidR="00ED426D" w:rsidRPr="000B17EE" w14:paraId="55EA9A0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FD2C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389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6D7F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891855209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8023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SAN VICENTE DE PAUL DE PAIPA</w:t>
            </w:r>
          </w:p>
        </w:tc>
      </w:tr>
      <w:tr w:rsidR="00ED426D" w:rsidRPr="000B17EE" w14:paraId="5CF8534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3DD7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4707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891855439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BEC6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ANDRES GIRARDOT DE GUICAN</w:t>
            </w:r>
          </w:p>
        </w:tc>
      </w:tr>
      <w:tr w:rsidR="00ED426D" w:rsidRPr="000B17EE" w14:paraId="33D11A3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099C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391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9055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891855492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FD45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SALUD AQUITANIA</w:t>
            </w:r>
          </w:p>
        </w:tc>
      </w:tr>
      <w:tr w:rsidR="00ED426D" w:rsidRPr="000B17EE" w14:paraId="4F3698D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7944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392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17CD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891855719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FB59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JOSE DEL COCUY</w:t>
            </w:r>
          </w:p>
        </w:tc>
      </w:tr>
      <w:tr w:rsidR="00ED426D" w:rsidRPr="000B17EE" w14:paraId="4BD560A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1EC9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393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DFBB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891900343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EE21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DEPARTAMENTAL SAN ANTONIO DE ROLDANILLO EMPRESA SOCIAL DEL ESTADO</w:t>
            </w:r>
          </w:p>
        </w:tc>
      </w:tr>
      <w:tr w:rsidR="00ED426D" w:rsidRPr="000B17EE" w14:paraId="1B76462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ACD8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394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A7C9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891900356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BA06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SANTANDER</w:t>
            </w:r>
          </w:p>
        </w:tc>
      </w:tr>
      <w:tr w:rsidR="00ED426D" w:rsidRPr="000B17EE" w14:paraId="15F8E76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DDD6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395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3515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891900361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56FA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SAGRADA FAMILIA ESE</w:t>
            </w:r>
          </w:p>
        </w:tc>
      </w:tr>
      <w:tr w:rsidR="00ED426D" w:rsidRPr="000B17EE" w14:paraId="6AB63B2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1575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396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196E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891900367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6E90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GONZALO CONTRERAS EMPRESA SOCIAL DEL ESTADO</w:t>
            </w:r>
          </w:p>
        </w:tc>
      </w:tr>
      <w:tr w:rsidR="00ED426D" w:rsidRPr="000B17EE" w14:paraId="43D1435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76AC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397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855E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891900390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4FB8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VICENTE FERRER ESE</w:t>
            </w:r>
          </w:p>
        </w:tc>
      </w:tr>
      <w:tr w:rsidR="00ED426D" w:rsidRPr="000B17EE" w14:paraId="0E4D18C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0C19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398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F69B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891900414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668B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SANTA ANA ESE</w:t>
            </w:r>
          </w:p>
        </w:tc>
      </w:tr>
      <w:tr w:rsidR="00ED426D" w:rsidRPr="000B17EE" w14:paraId="1B9E99C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BE59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399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3387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891900438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9A43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SAN VICENTE DE PAUL</w:t>
            </w:r>
          </w:p>
        </w:tc>
      </w:tr>
      <w:tr w:rsidR="00ED426D" w:rsidRPr="000B17EE" w14:paraId="6E2B4F4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ECE4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D135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891900441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D149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DEPARTAMENTAL SAN RAFAEL DE ZARZAL E S E</w:t>
            </w:r>
          </w:p>
        </w:tc>
      </w:tr>
      <w:tr w:rsidR="00ED426D" w:rsidRPr="000B17EE" w14:paraId="7908083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D24A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39D4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891900446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6077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SANTA ANA DE LOS CABALLEROS   ESE EMPRESA SOCIAL DEL ESTADO</w:t>
            </w:r>
          </w:p>
        </w:tc>
      </w:tr>
      <w:tr w:rsidR="00ED426D" w:rsidRPr="000B17EE" w14:paraId="71CFD54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FE61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BF95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891900481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8924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NUESTRA SENORA DE LOS SANTOS</w:t>
            </w:r>
          </w:p>
        </w:tc>
      </w:tr>
      <w:tr w:rsidR="00ED426D" w:rsidRPr="000B17EE" w14:paraId="249FC98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6D75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F317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891900650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88EE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BERNABE ESE</w:t>
            </w:r>
          </w:p>
        </w:tc>
      </w:tr>
      <w:tr w:rsidR="00ED426D" w:rsidRPr="000B17EE" w14:paraId="3073DAC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3190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5263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891900732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72C8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KENNEDY ESE</w:t>
            </w:r>
          </w:p>
        </w:tc>
      </w:tr>
      <w:tr w:rsidR="00ED426D" w:rsidRPr="000B17EE" w14:paraId="6D819CC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D1D2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4034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891900887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DED9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SANTA CATALINA</w:t>
            </w:r>
          </w:p>
        </w:tc>
      </w:tr>
      <w:tr w:rsidR="00ED426D" w:rsidRPr="000B17EE" w14:paraId="5BD9F8A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8DBC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406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45EC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891901041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59B7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LOCAL DE OBANDO</w:t>
            </w:r>
          </w:p>
        </w:tc>
      </w:tr>
      <w:tr w:rsidR="00ED426D" w:rsidRPr="000B17EE" w14:paraId="708966D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5D38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407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08AE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891901061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CB35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NICOLAS</w:t>
            </w:r>
          </w:p>
        </w:tc>
      </w:tr>
      <w:tr w:rsidR="00ED426D" w:rsidRPr="000B17EE" w14:paraId="2530F03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A926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408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F6D0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891901082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6B02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 RAFAEL EMPRESA SOCIAL DEL ESTADO</w:t>
            </w:r>
          </w:p>
        </w:tc>
      </w:tr>
      <w:tr w:rsidR="00ED426D" w:rsidRPr="000B17EE" w14:paraId="0AB1FDC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CF17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7F02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891901101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5733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PIO XII ESE</w:t>
            </w:r>
          </w:p>
        </w:tc>
      </w:tr>
      <w:tr w:rsidR="00ED426D" w:rsidRPr="000B17EE" w14:paraId="10ED298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11A8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45E9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891901123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E097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HOSPITAL SANTA CRUZ</w:t>
            </w:r>
          </w:p>
        </w:tc>
      </w:tr>
      <w:tr w:rsidR="00ED426D" w:rsidRPr="000B17EE" w14:paraId="6ECF90B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F65C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06A8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891901158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43C0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HOSPITAL DEPARTAMENTAL TOMAS URIBE URIBE DE TULUA EMPRESA SOCIAL DEL ESTADO</w:t>
            </w:r>
          </w:p>
        </w:tc>
      </w:tr>
      <w:tr w:rsidR="00ED426D" w:rsidRPr="000B17EE" w14:paraId="24170BE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0855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83CF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891901296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87C5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SANTA LUCIA ESE DE EL DOVIO VALLE</w:t>
            </w:r>
          </w:p>
        </w:tc>
      </w:tr>
      <w:tr w:rsidR="00ED426D" w:rsidRPr="000B17EE" w14:paraId="7F6458F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108F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0E5D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891901745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E05E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SAN JOSE</w:t>
            </w:r>
          </w:p>
        </w:tc>
      </w:tr>
      <w:tr w:rsidR="00ED426D" w:rsidRPr="000B17EE" w14:paraId="0D937A1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6A9F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414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4453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891902036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06E4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LOCAL PEDRO SAENZ DIAZ EMPRESA SOCIAL DEL ESTADO</w:t>
            </w:r>
          </w:p>
        </w:tc>
      </w:tr>
      <w:tr w:rsidR="00ED426D" w:rsidRPr="000B17EE" w14:paraId="38871D9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F146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415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E83A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892000264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DFF4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MUNICIPAL DE ACACIAS ESE</w:t>
            </w:r>
          </w:p>
        </w:tc>
      </w:tr>
      <w:tr w:rsidR="00ED426D" w:rsidRPr="000B17EE" w14:paraId="2A44A2D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5DDD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416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BD08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892000458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C967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LOCAL DE SAN MARTIN DE LOS LLANOS</w:t>
            </w:r>
          </w:p>
        </w:tc>
      </w:tr>
      <w:tr w:rsidR="00ED426D" w:rsidRPr="000B17EE" w14:paraId="1498CD0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76BF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417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5D17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892300175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1FAA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Regional San Andres ESE</w:t>
            </w:r>
          </w:p>
        </w:tc>
      </w:tr>
      <w:tr w:rsidR="00ED426D" w:rsidRPr="000B17EE" w14:paraId="3B707D9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D630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418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CB7D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892300209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5AB1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TAMALAMEQUE</w:t>
            </w:r>
          </w:p>
        </w:tc>
      </w:tr>
      <w:tr w:rsidR="00ED426D" w:rsidRPr="000B17EE" w14:paraId="5F02396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F28E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419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1FDD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892300358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3F09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HOSPITAL AGUSTIN CODAZZI</w:t>
            </w:r>
          </w:p>
        </w:tc>
      </w:tr>
      <w:tr w:rsidR="00ED426D" w:rsidRPr="000B17EE" w14:paraId="0E86ADB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229F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0F65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892300387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7738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OLAYA HERRERA</w:t>
            </w:r>
          </w:p>
        </w:tc>
      </w:tr>
      <w:tr w:rsidR="00ED426D" w:rsidRPr="000B17EE" w14:paraId="5815D90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2685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421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9DA4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892300708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7954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VALLEDUPAR SA</w:t>
            </w:r>
          </w:p>
        </w:tc>
      </w:tr>
      <w:tr w:rsidR="00ED426D" w:rsidRPr="000B17EE" w14:paraId="331486E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4738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1F26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892300979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CBE1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DEL CESAR S A</w:t>
            </w:r>
          </w:p>
        </w:tc>
      </w:tr>
      <w:tr w:rsidR="00ED426D" w:rsidRPr="000B17EE" w14:paraId="39841F6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898B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423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6CEC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892399994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6F07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ROSARIO PUMAREJO DE LOPEZ   EMPRESA SOCIAL DEL ESTADO</w:t>
            </w:r>
          </w:p>
        </w:tc>
      </w:tr>
      <w:tr w:rsidR="00ED426D" w:rsidRPr="000B17EE" w14:paraId="7CB0545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6B81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24C1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899999017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DC52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Sociedad de Cirugía de Bogotá</w:t>
            </w:r>
          </w:p>
        </w:tc>
      </w:tr>
      <w:tr w:rsidR="00ED426D" w:rsidRPr="000B17EE" w14:paraId="4770BCF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1314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425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D35C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899999063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424B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UNIDAD DE SERVICIOS DE SALUD DE LA UNIVERSIDAD NACIOANAL DE COLOMBIA UNISALUD</w:t>
            </w:r>
          </w:p>
        </w:tc>
      </w:tr>
      <w:tr w:rsidR="00ED426D" w:rsidRPr="000B17EE" w14:paraId="530F56C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E5D0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426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45ED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899999151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8256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HOSPITAL SAN RAFAEL DE FACATATIVA</w:t>
            </w:r>
          </w:p>
        </w:tc>
      </w:tr>
      <w:tr w:rsidR="00ED426D" w:rsidRPr="000B17EE" w14:paraId="6F8205C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FFEE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427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2441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900000427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A5F2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 POLICLINICO DE JUNIN</w:t>
            </w:r>
          </w:p>
        </w:tc>
      </w:tr>
      <w:tr w:rsidR="00ED426D" w:rsidRPr="000B17EE" w14:paraId="18CC358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3B71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428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408D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900004059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3A98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DE CASTILLA LA NUEVA ESE</w:t>
            </w:r>
          </w:p>
        </w:tc>
      </w:tr>
      <w:tr w:rsidR="00ED426D" w:rsidRPr="000B17EE" w14:paraId="6EFA320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D60F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429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CD78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900004894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5A8D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HOSPITAL REGIONAL SEGUNDO NIVEL DE ATENCION VALLE DE TENZA E.S.E.</w:t>
            </w:r>
          </w:p>
        </w:tc>
      </w:tr>
      <w:tr w:rsidR="00ED426D" w:rsidRPr="000B17EE" w14:paraId="6724CA2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EA65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09E8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900008328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EF7C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INTEGRAL DE EMERGENCIAS LAURA DANIELA S.A.</w:t>
            </w:r>
          </w:p>
        </w:tc>
      </w:tr>
      <w:tr w:rsidR="00ED426D" w:rsidRPr="000B17EE" w14:paraId="5A635D4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D6A0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431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A740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900013381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1FB5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SOCIEDAD MEDICA DE ESPECIALISTAS DIAGNOSTICO E IMAGENOLOGIA MEDSALUD LTDA</w:t>
            </w:r>
          </w:p>
        </w:tc>
      </w:tr>
      <w:tr w:rsidR="00ED426D" w:rsidRPr="000B17EE" w14:paraId="4ECD51B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DE9D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432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1E6A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900030512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9876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LABORATORIO SURCOLOMBIANO LTDA SURCOLABI IPS</w:t>
            </w:r>
          </w:p>
        </w:tc>
      </w:tr>
      <w:tr w:rsidR="00ED426D" w:rsidRPr="000B17EE" w14:paraId="1BC9B7F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5A42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433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6C2C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900033859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C4ED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ATENCION PREHOSPITLARIA Y SEGURIDAD INDUSTRIAL APREHSI LTDA</w:t>
            </w:r>
          </w:p>
        </w:tc>
      </w:tr>
      <w:tr w:rsidR="00ED426D" w:rsidRPr="000B17EE" w14:paraId="26D7075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3767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434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4971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900036553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5EBE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SAN ANTONIO DEL TEQUENDAMA</w:t>
            </w:r>
          </w:p>
        </w:tc>
      </w:tr>
      <w:tr w:rsidR="00ED426D" w:rsidRPr="000B17EE" w14:paraId="0B5281E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2082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435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E7F5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900048040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8084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LOCAL DE CUBARRAL</w:t>
            </w:r>
          </w:p>
        </w:tc>
      </w:tr>
      <w:tr w:rsidR="00ED426D" w:rsidRPr="000B17EE" w14:paraId="7DA05FE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D78C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436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EE3D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900057926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7E45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MEDYTEC SALUD IPS. S.A.S</w:t>
            </w:r>
          </w:p>
        </w:tc>
      </w:tr>
      <w:tr w:rsidR="00ED426D" w:rsidRPr="000B17EE" w14:paraId="5AB7FA0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B3F5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437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A99B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900061048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8E86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HSOPITAL NIVEL I PUERTO RICO</w:t>
            </w:r>
          </w:p>
        </w:tc>
      </w:tr>
      <w:tr w:rsidR="00ED426D" w:rsidRPr="000B17EE" w14:paraId="2CD2BCF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0A7A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438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B9C5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900067136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968B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E.S.E. HOSPITAL REGIONAL DE VELEZ</w:t>
            </w:r>
          </w:p>
        </w:tc>
      </w:tr>
      <w:tr w:rsidR="00ED426D" w:rsidRPr="000B17EE" w14:paraId="28545AE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77DE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439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61FF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900081643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656F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HOSPITAL MUNICIPAL DE EL DORADO</w:t>
            </w:r>
          </w:p>
        </w:tc>
      </w:tr>
      <w:tr w:rsidR="00ED426D" w:rsidRPr="000B17EE" w14:paraId="41471D8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09A8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4E68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900085612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C15A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SANTA HELENA DEL VALLE IPS</w:t>
            </w:r>
          </w:p>
        </w:tc>
      </w:tr>
      <w:tr w:rsidR="00ED426D" w:rsidRPr="000B17EE" w14:paraId="47EE119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5966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441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86BC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900094475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C64A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MERCEDES TELLEZ DE PRADILLA E.S.E. HOSPITAL VIANI PRIMER NIVEL DE ATENCION</w:t>
            </w:r>
          </w:p>
        </w:tc>
      </w:tr>
      <w:tr w:rsidR="00ED426D" w:rsidRPr="000B17EE" w14:paraId="216570E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5AD2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442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0FFE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900098476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5D3A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FUNDACION HOSPITAL INFANTIL UNIVERSITARIO DE SAN JOSE</w:t>
            </w:r>
          </w:p>
        </w:tc>
      </w:tr>
      <w:tr w:rsidR="00ED426D" w:rsidRPr="000B17EE" w14:paraId="4D3F2C6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83EF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443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400F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900108282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5D3E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DE SALUDYA E S E  DE YACUANQUER</w:t>
            </w:r>
          </w:p>
        </w:tc>
      </w:tr>
      <w:tr w:rsidR="00ED426D" w:rsidRPr="000B17EE" w14:paraId="35D5963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6F29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444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6354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900122524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76A4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 CENTRO DE SALUD MUNICIPAL DE CARTAGO</w:t>
            </w:r>
          </w:p>
        </w:tc>
      </w:tr>
      <w:tr w:rsidR="00ED426D" w:rsidRPr="000B17EE" w14:paraId="497A7BD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177A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445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8252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900126464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6EB3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 S E CENTRO DE SALUD SAN ISIDRO DE EL PENOL</w:t>
            </w:r>
          </w:p>
        </w:tc>
      </w:tr>
      <w:tr w:rsidR="00ED426D" w:rsidRPr="000B17EE" w14:paraId="12762BD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DBF4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446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0986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900126676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49B4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DE SALUD SAN MIGUEL ARCANGEL DE OSPINA ESE</w:t>
            </w:r>
          </w:p>
        </w:tc>
      </w:tr>
      <w:tr w:rsidR="00ED426D" w:rsidRPr="000B17EE" w14:paraId="15A2D2F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DB02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447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B8D1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900129296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0FC7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CAYETANO MARIA DE ROJAS</w:t>
            </w:r>
          </w:p>
        </w:tc>
      </w:tr>
      <w:tr w:rsidR="00ED426D" w:rsidRPr="000B17EE" w14:paraId="26540F5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38D1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448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7A86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900140292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37DF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CENTRO DE SALUD SAN JUAN BOSCO</w:t>
            </w:r>
          </w:p>
        </w:tc>
      </w:tr>
      <w:tr w:rsidR="00ED426D" w:rsidRPr="000B17EE" w14:paraId="09BAB9F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DA00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449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0E61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900145572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7C70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SURORIENTE E S E</w:t>
            </w:r>
          </w:p>
        </w:tc>
      </w:tr>
      <w:tr w:rsidR="00ED426D" w:rsidRPr="000B17EE" w14:paraId="2E155BB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C5C7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536F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900145581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AC93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ESE CENTRO I</w:t>
            </w:r>
          </w:p>
        </w:tc>
      </w:tr>
      <w:tr w:rsidR="00ED426D" w:rsidRPr="000B17EE" w14:paraId="26BAF6A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CE36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451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C074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900146010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F54F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NORTE 1 E S E</w:t>
            </w:r>
          </w:p>
        </w:tc>
      </w:tr>
      <w:tr w:rsidR="00ED426D" w:rsidRPr="000B17EE" w14:paraId="5C45F11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5084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452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AB08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900146471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3224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2 E S E</w:t>
            </w:r>
          </w:p>
        </w:tc>
      </w:tr>
      <w:tr w:rsidR="00ED426D" w:rsidRPr="000B17EE" w14:paraId="40EFFC8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E617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453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DB38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900152996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C01D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CARVAJAL LABORATORIOS I.P.S. S.A.S. SEDE VACUNACION</w:t>
            </w:r>
          </w:p>
        </w:tc>
      </w:tr>
      <w:tr w:rsidR="00ED426D" w:rsidRPr="000B17EE" w14:paraId="702747A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8D72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3183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900153346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5958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HOSPITAL SAN LUIS E S E</w:t>
            </w:r>
          </w:p>
        </w:tc>
      </w:tr>
      <w:tr w:rsidR="00ED426D" w:rsidRPr="000B17EE" w14:paraId="0836488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5583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455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621C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900168679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B9DE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MEDICIPS S A S</w:t>
            </w:r>
          </w:p>
        </w:tc>
      </w:tr>
      <w:tr w:rsidR="00ED426D" w:rsidRPr="000B17EE" w14:paraId="0E5FA90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8CB7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456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17F9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900169684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7F5D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SAN JUAN DE BETULIA</w:t>
            </w:r>
          </w:p>
        </w:tc>
      </w:tr>
      <w:tr w:rsidR="00ED426D" w:rsidRPr="000B17EE" w14:paraId="00473C7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43C8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399E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900186802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3307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NUESTRA SENORA DE GUADALUPE</w:t>
            </w:r>
          </w:p>
        </w:tc>
      </w:tr>
      <w:tr w:rsidR="00ED426D" w:rsidRPr="000B17EE" w14:paraId="3B969A3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6948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458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C612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900192428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7C4D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ESE HOSPITAL LUIS CARLOS GALAN SARMIENTO DE CHARALA</w:t>
            </w:r>
          </w:p>
        </w:tc>
      </w:tr>
      <w:tr w:rsidR="00ED426D" w:rsidRPr="000B17EE" w14:paraId="33308D88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6CF0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459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0147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900208532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E989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DE SALUD DE SAMPUES Sucre EMPRESA SOCIAL DEL ESTADO</w:t>
            </w:r>
          </w:p>
        </w:tc>
      </w:tr>
      <w:tr w:rsidR="00ED426D" w:rsidRPr="000B17EE" w14:paraId="0A9A890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2687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F1AD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900219120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6648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VIVA 1 A IPS S.A.</w:t>
            </w:r>
          </w:p>
        </w:tc>
      </w:tr>
      <w:tr w:rsidR="00ED426D" w:rsidRPr="000B17EE" w14:paraId="30561AA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67A3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461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ACF0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900242742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4BA2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FABILU LTDA</w:t>
            </w:r>
          </w:p>
        </w:tc>
      </w:tr>
      <w:tr w:rsidR="00ED426D" w:rsidRPr="000B17EE" w14:paraId="51CB0CB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919C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462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F244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900243869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06BF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MEDFAM S.A.S.</w:t>
            </w:r>
          </w:p>
        </w:tc>
      </w:tr>
      <w:tr w:rsidR="00ED426D" w:rsidRPr="000B17EE" w14:paraId="383E0C9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4B45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463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6FC8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900248882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2337C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PORTOAZUL S A SIGLA CPA</w:t>
            </w:r>
          </w:p>
        </w:tc>
      </w:tr>
      <w:tr w:rsidR="00ED426D" w:rsidRPr="000B17EE" w14:paraId="47174AD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5CFF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464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787F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900257281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84E7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IPS MEDCARE DE COLOMBIA S.A.S.</w:t>
            </w:r>
          </w:p>
        </w:tc>
      </w:tr>
      <w:tr w:rsidR="00ED426D" w:rsidRPr="000B17EE" w14:paraId="6358ECE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E7CC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465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6EA3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900264088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411B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HERSQ ASESORIAS Y CONSULTORIAS EMPRESARIALES S.A.S.</w:t>
            </w:r>
          </w:p>
        </w:tc>
      </w:tr>
      <w:tr w:rsidR="00ED426D" w:rsidRPr="000B17EE" w14:paraId="1AE5DA8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6309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466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1F6C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900282039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6054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SERVICIOS MEDICOS VITAL HEALTH S.A.S.</w:t>
            </w:r>
          </w:p>
        </w:tc>
      </w:tr>
      <w:tr w:rsidR="00ED426D" w:rsidRPr="000B17EE" w14:paraId="046F5CE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D1D1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467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125F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900283194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93F5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SOCIAL DEL ESTADO CENTRO DE SALUD SAN FRANCISCO DE SALES</w:t>
            </w:r>
          </w:p>
        </w:tc>
      </w:tr>
      <w:tr w:rsidR="00ED426D" w:rsidRPr="000B17EE" w14:paraId="7B04714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AAB7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468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0762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900291018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291E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LOS NOGALES SAS</w:t>
            </w:r>
          </w:p>
        </w:tc>
      </w:tr>
      <w:tr w:rsidR="00ED426D" w:rsidRPr="000B17EE" w14:paraId="40849C9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9D41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469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AF5A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900304530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E425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Bien Estar Salud BS SAS</w:t>
            </w:r>
          </w:p>
        </w:tc>
      </w:tr>
      <w:tr w:rsidR="00ED426D" w:rsidRPr="000B17EE" w14:paraId="729A684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811A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AD2A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900311715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FD1A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VIHONCO IPS COSTA SAS</w:t>
            </w:r>
          </w:p>
        </w:tc>
      </w:tr>
      <w:tr w:rsidR="00ED426D" w:rsidRPr="000B17EE" w14:paraId="0E1B3A3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F549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471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E0FB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900335691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E6D1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COMPAÑIA OPERADORA CLINICA HISPANOAMERICA SAS</w:t>
            </w:r>
          </w:p>
        </w:tc>
      </w:tr>
      <w:tr w:rsidR="00ED426D" w:rsidRPr="000B17EE" w14:paraId="37D1BA9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4E7F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380A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900342064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AD6D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SOCIEDAD COMERCIALIZADORA DE INSUMOS Y SERVICIOS MEDICOS S.A.S</w:t>
            </w:r>
          </w:p>
        </w:tc>
      </w:tr>
      <w:tr w:rsidR="00ED426D" w:rsidRPr="000B17EE" w14:paraId="748358F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1338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473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2FD7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900345765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1966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EMPRESA  MULTIACTIVA DE SALUD</w:t>
            </w:r>
          </w:p>
        </w:tc>
      </w:tr>
      <w:tr w:rsidR="00ED426D" w:rsidRPr="000B17EE" w14:paraId="3E0EDE2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8BF0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474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4DAC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900363673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A453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SINERGIA GLOBAL EN SALUD SAS</w:t>
            </w:r>
          </w:p>
        </w:tc>
      </w:tr>
      <w:tr w:rsidR="00ED426D" w:rsidRPr="000B17EE" w14:paraId="5B50595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D191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475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7830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900369003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AAC4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Hogarsalud Ips Sociedad por Acciones Simplificadas</w:t>
            </w:r>
          </w:p>
        </w:tc>
      </w:tr>
      <w:tr w:rsidR="00ED426D" w:rsidRPr="000B17EE" w14:paraId="1FA19C2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F486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476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85D7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900394575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5BEB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UBA VIHONCO SAS</w:t>
            </w:r>
          </w:p>
        </w:tc>
      </w:tr>
      <w:tr w:rsidR="00ED426D" w:rsidRPr="000B17EE" w14:paraId="44AFBF2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0C78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477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28E4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900397763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A3C8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SOCIEDAD CLINICA IBEROAMERICA S.A.S.</w:t>
            </w:r>
          </w:p>
        </w:tc>
      </w:tr>
      <w:tr w:rsidR="00ED426D" w:rsidRPr="000B17EE" w14:paraId="7CE1954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463E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478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8712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900403909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8AFEA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INTEGRAL E INTERNACIONAL DE VACUNACION LTDA</w:t>
            </w:r>
          </w:p>
        </w:tc>
      </w:tr>
      <w:tr w:rsidR="00ED426D" w:rsidRPr="000B17EE" w14:paraId="569EF81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9770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479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8091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900413177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2284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FUNDACION FUNPAZ</w:t>
            </w:r>
          </w:p>
        </w:tc>
      </w:tr>
      <w:tr w:rsidR="00ED426D" w:rsidRPr="000B17EE" w14:paraId="4E8AFBA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15AB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1BA5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900423816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6FE6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SAN JOSE IPS PUTUMAYO SAS</w:t>
            </w:r>
          </w:p>
        </w:tc>
      </w:tr>
      <w:tr w:rsidR="00ED426D" w:rsidRPr="000B17EE" w14:paraId="3610C8E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60DA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481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7093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900435146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9C11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LABORATORIO LORENA VEJARANO SAS</w:t>
            </w:r>
          </w:p>
        </w:tc>
      </w:tr>
      <w:tr w:rsidR="00ED426D" w:rsidRPr="000B17EE" w14:paraId="5336CC3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8E97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482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14B0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900465319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737D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OINSAMED S.A.S.</w:t>
            </w:r>
          </w:p>
        </w:tc>
      </w:tr>
      <w:tr w:rsidR="00ED426D" w:rsidRPr="000B17EE" w14:paraId="2FF3CB0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6076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483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763B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900496494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A622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BLUECARE SALUD SAS SIGLA BLUECARE</w:t>
            </w:r>
          </w:p>
        </w:tc>
      </w:tr>
      <w:tr w:rsidR="00ED426D" w:rsidRPr="000B17EE" w14:paraId="3353504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1B8F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484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1D69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900496641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31AA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CARTAGENA CLINICOS PROGRAMAS DE ATENCION INTEGRAL SAS IPS</w:t>
            </w:r>
          </w:p>
        </w:tc>
      </w:tr>
      <w:tr w:rsidR="00ED426D" w:rsidRPr="000B17EE" w14:paraId="18FD67B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C00E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485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A4A9E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900504265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D86E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IPS SANANGEL</w:t>
            </w:r>
          </w:p>
        </w:tc>
      </w:tr>
      <w:tr w:rsidR="00ED426D" w:rsidRPr="000B17EE" w14:paraId="735584C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FE35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486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16BF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900506634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83AD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IPS SAMYSALUD SAS</w:t>
            </w:r>
          </w:p>
        </w:tc>
      </w:tr>
      <w:tr w:rsidR="00ED426D" w:rsidRPr="000B17EE" w14:paraId="776FF54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45F4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487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7E04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900512251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3506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LADMEDIS IPS QUINTA ORIENTAL II</w:t>
            </w:r>
          </w:p>
        </w:tc>
      </w:tr>
      <w:tr w:rsidR="00ED426D" w:rsidRPr="000B17EE" w14:paraId="37A72F6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2773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488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5717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900526144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FE52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NUEVA SALUD INTEGRAL IPS SAS</w:t>
            </w:r>
          </w:p>
        </w:tc>
      </w:tr>
      <w:tr w:rsidR="00ED426D" w:rsidRPr="000B17EE" w14:paraId="2F038DB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3917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489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12BE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900544580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EC97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VACUNORTE IPS SAS</w:t>
            </w:r>
          </w:p>
        </w:tc>
      </w:tr>
      <w:tr w:rsidR="00ED426D" w:rsidRPr="000B17EE" w14:paraId="795ED27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02A6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870F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900547903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3682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PREVENCION INTEGRAL EN SALUD IPS S.A.S</w:t>
            </w:r>
          </w:p>
        </w:tc>
      </w:tr>
      <w:tr w:rsidR="00ED426D" w:rsidRPr="000B17EE" w14:paraId="0A516F0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D119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491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7EF1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900582598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B67F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ADMINISTRADORA CLINICA LA COLINA SAS</w:t>
            </w:r>
          </w:p>
        </w:tc>
      </w:tr>
      <w:tr w:rsidR="00ED426D" w:rsidRPr="000B17EE" w14:paraId="5FC2F2FA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DA9F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492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E23F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900589639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671A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SAVIATECH S.A.S.</w:t>
            </w:r>
          </w:p>
        </w:tc>
      </w:tr>
      <w:tr w:rsidR="00ED426D" w:rsidRPr="000B17EE" w14:paraId="4124EDC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03C7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493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C33F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900591793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24DF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UNIDAD DE VACUNACION DEL ADULTO S.A.S.</w:t>
            </w:r>
          </w:p>
        </w:tc>
      </w:tr>
      <w:tr w:rsidR="00ED426D" w:rsidRPr="000B17EE" w14:paraId="62B75A7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2628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494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AA53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900595190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1167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NEUROTRAUMA CENTER &amp; CUIDAMED S.A.S</w:t>
            </w:r>
          </w:p>
        </w:tc>
      </w:tr>
      <w:tr w:rsidR="00ED426D" w:rsidRPr="000B17EE" w14:paraId="71CBBFC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7ABB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495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3E67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900600256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E6D8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GENERAL SAN DIEGO S.A.S.</w:t>
            </w:r>
          </w:p>
        </w:tc>
      </w:tr>
      <w:tr w:rsidR="00ED426D" w:rsidRPr="000B17EE" w14:paraId="76F297AF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863C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496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864C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900601052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F8C9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UNIDAD PEDIATRICA SIMON BOLIVAR IPS SAS</w:t>
            </w:r>
          </w:p>
        </w:tc>
      </w:tr>
      <w:tr w:rsidR="00ED426D" w:rsidRPr="000B17EE" w14:paraId="11A47F0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2126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497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7EC2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900658587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C6B7E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EQUIPO CODIGO AZUL IPS</w:t>
            </w:r>
          </w:p>
        </w:tc>
      </w:tr>
      <w:tr w:rsidR="00ED426D" w:rsidRPr="000B17EE" w14:paraId="14D8FBF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A7A4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498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2A36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900674295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29E1F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SALUD Y BIENESTAR DEL CARIBE IPS SAS</w:t>
            </w:r>
          </w:p>
        </w:tc>
      </w:tr>
      <w:tr w:rsidR="00ED426D" w:rsidRPr="000B17EE" w14:paraId="6F75667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6A0A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499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EC8F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900678318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F92F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FAMILIA IPS SALUD INTEGRAL S.A.S.</w:t>
            </w:r>
          </w:p>
        </w:tc>
      </w:tr>
      <w:tr w:rsidR="00ED426D" w:rsidRPr="000B17EE" w14:paraId="4CBEFC0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8DC8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176F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900698537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DE3F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IPS H&amp;L SALUD SAS</w:t>
            </w:r>
          </w:p>
        </w:tc>
      </w:tr>
      <w:tr w:rsidR="00ED426D" w:rsidRPr="000B17EE" w14:paraId="342CB1B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68F9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ED2B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900699359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7A2C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BOGOTA NEUROMEDICA SAS</w:t>
            </w:r>
          </w:p>
        </w:tc>
      </w:tr>
      <w:tr w:rsidR="00ED426D" w:rsidRPr="000B17EE" w14:paraId="398F1F3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B8CC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3B3F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900718172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AC04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INTERNACIONAL DE ALTA TECNOLOGIA CLINALTEC S.A.S.</w:t>
            </w:r>
          </w:p>
        </w:tc>
      </w:tr>
      <w:tr w:rsidR="00ED426D" w:rsidRPr="000B17EE" w14:paraId="723C3E2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D360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E9B7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900732243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ECD72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GRUPO DE ESPECIALISTAS EN MANEJO INTEGRAL DE ENFERMEDADES CRÓNICAS S A S</w:t>
            </w:r>
          </w:p>
        </w:tc>
      </w:tr>
      <w:tr w:rsidR="00ED426D" w:rsidRPr="000B17EE" w14:paraId="651EC563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8DFF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4EE5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900752620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8FAE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IPS CLINICAL HOUSE</w:t>
            </w:r>
          </w:p>
        </w:tc>
      </w:tr>
      <w:tr w:rsidR="00ED426D" w:rsidRPr="000B17EE" w14:paraId="62F4032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753D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80FA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900784482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D94D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IMPROVE QUALITY REDUCE COST SAVE LIFES AUDITORES SAS QCL AUDITORES SAS</w:t>
            </w:r>
          </w:p>
        </w:tc>
      </w:tr>
      <w:tr w:rsidR="00ED426D" w:rsidRPr="000B17EE" w14:paraId="0895A2C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8C89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506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49DF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900798106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C6399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CENTRAL CARE SANTA MARTA SAS</w:t>
            </w:r>
          </w:p>
        </w:tc>
      </w:tr>
      <w:tr w:rsidR="00ED426D" w:rsidRPr="000B17EE" w14:paraId="77DBC9B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256A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507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22A0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900826841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2B8E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MEDICINA Y TERAPIAS DOMICILIARIAS</w:t>
            </w:r>
          </w:p>
        </w:tc>
      </w:tr>
      <w:tr w:rsidR="00ED426D" w:rsidRPr="000B17EE" w14:paraId="44CDD4D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61E8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508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D67D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900849720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6BF8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INTEGRAL DE SALUD SAN GABRIEL IPS SANTA MARTA</w:t>
            </w:r>
          </w:p>
        </w:tc>
      </w:tr>
      <w:tr w:rsidR="00ED426D" w:rsidRPr="000B17EE" w14:paraId="25397946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B043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C753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900869605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A69CB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TU SALUD PLUS IPS S.A.S.</w:t>
            </w:r>
          </w:p>
        </w:tc>
      </w:tr>
      <w:tr w:rsidR="00ED426D" w:rsidRPr="000B17EE" w14:paraId="5EFB917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E34D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D0D3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900958115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0E84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Health Cars - EspaNa</w:t>
            </w:r>
          </w:p>
        </w:tc>
      </w:tr>
      <w:tr w:rsidR="00ED426D" w:rsidRPr="000B17EE" w14:paraId="285E2D0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9038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96F2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900958564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A9AB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SUBRED INTEGRADA DE SERVICIOS DE SALUD SUR E.S.E.</w:t>
            </w:r>
          </w:p>
        </w:tc>
      </w:tr>
      <w:tr w:rsidR="00ED426D" w:rsidRPr="000B17EE" w14:paraId="784A3EE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166FD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8D9C5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900959048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7169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SUBRED INTEGRADA DE SERVICIOS DE SALUD SUR OCCIDENTE E.S.E</w:t>
            </w:r>
          </w:p>
        </w:tc>
      </w:tr>
      <w:tr w:rsidR="00ED426D" w:rsidRPr="000B17EE" w14:paraId="62CE3E69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CDA0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5D10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900959051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FFA9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SUBRED INTEGRADA DE SERVICIOS DE SALUD CENTRO ORIENTE E.S.E</w:t>
            </w:r>
          </w:p>
        </w:tc>
      </w:tr>
      <w:tr w:rsidR="00ED426D" w:rsidRPr="000B17EE" w14:paraId="09E58667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D392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514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591E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900967949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B7933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CENTRO INMUNOLOGICO SANTA RITA S.A.S</w:t>
            </w:r>
          </w:p>
        </w:tc>
      </w:tr>
      <w:tr w:rsidR="00ED426D" w:rsidRPr="000B17EE" w14:paraId="0468002B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1CDF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515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797E8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900971006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B7FF1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SUBRED INTEGRADA DE SERVICIOS DE SALUD NORTE ESE</w:t>
            </w:r>
          </w:p>
        </w:tc>
      </w:tr>
      <w:tr w:rsidR="00ED426D" w:rsidRPr="000B17EE" w14:paraId="6A89A33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B2D4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516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453A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900972491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A389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SEYSOL GROUP S.A.S</w:t>
            </w:r>
          </w:p>
        </w:tc>
      </w:tr>
      <w:tr w:rsidR="00ED426D" w:rsidRPr="000B17EE" w14:paraId="0389901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65A5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517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425F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901035884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0C88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IPS MI FARMACIA EN CASA</w:t>
            </w:r>
          </w:p>
        </w:tc>
      </w:tr>
      <w:tr w:rsidR="00ED426D" w:rsidRPr="000B17EE" w14:paraId="339BAAC0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9092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518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2399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901041691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78CA8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INVERSIONES CLINITAS SAS</w:t>
            </w:r>
          </w:p>
        </w:tc>
      </w:tr>
      <w:tr w:rsidR="00ED426D" w:rsidRPr="000B17EE" w14:paraId="49AA207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2578C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519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580D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901079930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D3A1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CLINICA ESPECIALIZADA DEL NORTE CEN SAS</w:t>
            </w:r>
          </w:p>
        </w:tc>
      </w:tr>
      <w:tr w:rsidR="00ED426D" w:rsidRPr="000B17EE" w14:paraId="0D286BA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BE07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F7619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901139193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2656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MIRED BARRANQUILLA IPS S.A.S.</w:t>
            </w:r>
          </w:p>
        </w:tc>
      </w:tr>
      <w:tr w:rsidR="00ED426D" w:rsidRPr="000B17EE" w14:paraId="2F183562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75DC1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521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49EC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901145394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B7D06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LOSCOBOS MEDICAL CENTER SAS - LOSCOBOS</w:t>
            </w:r>
          </w:p>
        </w:tc>
      </w:tr>
      <w:tr w:rsidR="00ED426D" w:rsidRPr="000B17EE" w14:paraId="2C599EBE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4C12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2B2C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901171933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0A22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IPS OCUPACIONAL SMART SERVICE SAS</w:t>
            </w:r>
          </w:p>
        </w:tc>
      </w:tr>
      <w:tr w:rsidR="00ED426D" w:rsidRPr="000B17EE" w14:paraId="0716BCBC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B9A1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523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25D1B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901174161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ADA54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BIOS IPS MEDICAL CENTER SAS</w:t>
            </w:r>
          </w:p>
        </w:tc>
      </w:tr>
      <w:tr w:rsidR="00ED426D" w:rsidRPr="000B17EE" w14:paraId="232999E1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32136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DCED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901192437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4C6C0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NATALIS S.A.S PERINATOLOGIA, DIAGNOSTICO Y ULTRASONIDO PRENATAL</w:t>
            </w:r>
          </w:p>
        </w:tc>
      </w:tr>
      <w:tr w:rsidR="00ED426D" w:rsidRPr="000B17EE" w14:paraId="72A2A07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11652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525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20980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901301633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358C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IPS BIO-SINERGIA BOYACA S.A.S</w:t>
            </w:r>
          </w:p>
        </w:tc>
      </w:tr>
      <w:tr w:rsidR="00ED426D" w:rsidRPr="000B17EE" w14:paraId="15334304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3CA74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526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AA57A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901313049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AEAED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RED SALUD INTEGRAL IPS S.A.S.</w:t>
            </w:r>
          </w:p>
        </w:tc>
      </w:tr>
      <w:tr w:rsidR="00ED426D" w:rsidRPr="000B17EE" w14:paraId="125A7535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EBDC7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527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36683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901424242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0AD05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INTEGRANDO SALUD IPS S.A.S.</w:t>
            </w:r>
          </w:p>
        </w:tc>
      </w:tr>
      <w:tr w:rsidR="00ED426D" w:rsidRPr="000B17EE" w14:paraId="4AAA1C8D" w14:textId="77777777" w:rsidTr="003F0DD8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F244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528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0AB0F" w14:textId="77777777" w:rsidR="00026B24" w:rsidRPr="00026B24" w:rsidRDefault="00026B24" w:rsidP="00026B24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1090488204</w:t>
            </w:r>
          </w:p>
        </w:tc>
        <w:tc>
          <w:tcPr>
            <w:tcW w:w="7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F5FC7" w14:textId="77777777" w:rsidR="00026B24" w:rsidRPr="00026B24" w:rsidRDefault="00026B24" w:rsidP="00026B24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026B2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ES"/>
              </w:rPr>
              <w:t>DANIELA ALEJANDRA MENDOZA VERGEL</w:t>
            </w:r>
          </w:p>
        </w:tc>
      </w:tr>
    </w:tbl>
    <w:p w14:paraId="7EA3066B" w14:textId="1958D1E2" w:rsidR="006155E9" w:rsidRPr="006155E9" w:rsidRDefault="00C75CB5" w:rsidP="006155E9">
      <w:pPr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>Abril 2</w:t>
      </w:r>
      <w:r w:rsidR="00F24688">
        <w:rPr>
          <w:rFonts w:asciiTheme="minorHAnsi" w:hAnsiTheme="minorHAnsi" w:cstheme="minorHAnsi"/>
          <w:b/>
          <w:bCs/>
          <w:sz w:val="18"/>
          <w:szCs w:val="18"/>
        </w:rPr>
        <w:t>5</w:t>
      </w:r>
      <w:r w:rsidR="006155E9" w:rsidRPr="006155E9">
        <w:rPr>
          <w:rFonts w:asciiTheme="minorHAnsi" w:hAnsiTheme="minorHAnsi" w:cstheme="minorHAnsi"/>
          <w:b/>
          <w:bCs/>
          <w:sz w:val="18"/>
          <w:szCs w:val="18"/>
        </w:rPr>
        <w:t>/2023</w:t>
      </w:r>
    </w:p>
    <w:p w14:paraId="46E33A38" w14:textId="77777777" w:rsidR="00087EE9" w:rsidRDefault="00087EE9" w:rsidP="006155E9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3935AD6E" w14:textId="4E175406" w:rsidR="00F366AF" w:rsidRPr="00C74CA9" w:rsidRDefault="00F366AF" w:rsidP="00C74CA9"/>
    <w:sectPr w:rsidR="00F366AF" w:rsidRPr="00C74CA9" w:rsidSect="004B5DDD">
      <w:headerReference w:type="default" r:id="rId7"/>
      <w:footerReference w:type="default" r:id="rId8"/>
      <w:type w:val="continuous"/>
      <w:pgSz w:w="12240" w:h="15840"/>
      <w:pgMar w:top="567" w:right="1134" w:bottom="1418" w:left="1701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F20E8" w14:textId="77777777" w:rsidR="00B6385C" w:rsidRDefault="00B6385C" w:rsidP="00A57449">
      <w:r>
        <w:separator/>
      </w:r>
    </w:p>
  </w:endnote>
  <w:endnote w:type="continuationSeparator" w:id="0">
    <w:p w14:paraId="6F48BFD5" w14:textId="77777777" w:rsidR="00B6385C" w:rsidRDefault="00B6385C" w:rsidP="00A5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 Thin">
    <w:altName w:val="Courier New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4A01E" w14:textId="77777777" w:rsidR="003C0E28" w:rsidRDefault="003C0E28" w:rsidP="003C0E28">
    <w:pPr>
      <w:pStyle w:val="Piedepgina"/>
      <w:tabs>
        <w:tab w:val="clear" w:pos="4419"/>
        <w:tab w:val="center" w:pos="-2835"/>
      </w:tabs>
      <w:jc w:val="center"/>
      <w:rPr>
        <w:rFonts w:asciiTheme="majorHAnsi" w:hAnsiTheme="majorHAnsi" w:cstheme="majorHAnsi"/>
        <w:color w:val="808080"/>
        <w:sz w:val="20"/>
        <w:szCs w:val="20"/>
        <w:lang w:val="pt-BR"/>
      </w:rPr>
    </w:pPr>
  </w:p>
  <w:p w14:paraId="1D7F4736" w14:textId="77777777" w:rsidR="003C0E28" w:rsidRPr="009139FE" w:rsidRDefault="003C0E28" w:rsidP="003C0E28">
    <w:pPr>
      <w:pStyle w:val="Piedepgina"/>
      <w:tabs>
        <w:tab w:val="clear" w:pos="4419"/>
        <w:tab w:val="center" w:pos="-2835"/>
      </w:tabs>
      <w:jc w:val="center"/>
      <w:rPr>
        <w:rFonts w:asciiTheme="majorHAnsi" w:hAnsiTheme="majorHAnsi" w:cstheme="majorHAnsi"/>
        <w:color w:val="808080"/>
        <w:sz w:val="20"/>
        <w:szCs w:val="20"/>
        <w:lang w:val="pt-BR"/>
      </w:rPr>
    </w:pPr>
    <w:r w:rsidRPr="009139FE">
      <w:rPr>
        <w:rFonts w:asciiTheme="majorHAnsi" w:hAnsiTheme="majorHAnsi" w:cstheme="majorHAnsi"/>
        <w:color w:val="808080"/>
        <w:sz w:val="20"/>
        <w:szCs w:val="20"/>
        <w:lang w:val="pt-BR"/>
      </w:rPr>
      <w:t xml:space="preserve">Carrera 13 No. 32-76 </w:t>
    </w:r>
    <w:r>
      <w:rPr>
        <w:rFonts w:asciiTheme="majorHAnsi" w:hAnsiTheme="majorHAnsi" w:cstheme="majorHAnsi"/>
        <w:color w:val="808080"/>
        <w:sz w:val="20"/>
        <w:szCs w:val="20"/>
        <w:lang w:val="pt-BR"/>
      </w:rPr>
      <w:t xml:space="preserve">- </w:t>
    </w:r>
    <w:r w:rsidRPr="009139FE">
      <w:rPr>
        <w:rFonts w:asciiTheme="majorHAnsi" w:hAnsiTheme="majorHAnsi" w:cstheme="majorHAnsi"/>
        <w:color w:val="808080"/>
        <w:sz w:val="20"/>
        <w:szCs w:val="20"/>
        <w:lang w:val="pt-BR"/>
      </w:rPr>
      <w:t>Código Postal 110311</w:t>
    </w:r>
    <w:r>
      <w:rPr>
        <w:rFonts w:asciiTheme="majorHAnsi" w:hAnsiTheme="majorHAnsi" w:cstheme="majorHAnsi"/>
        <w:color w:val="808080"/>
        <w:sz w:val="20"/>
        <w:szCs w:val="20"/>
        <w:lang w:val="pt-BR"/>
      </w:rPr>
      <w:t xml:space="preserve"> - </w:t>
    </w:r>
    <w:r w:rsidRPr="009139FE">
      <w:rPr>
        <w:rFonts w:asciiTheme="majorHAnsi" w:hAnsiTheme="majorHAnsi" w:cstheme="majorHAnsi"/>
        <w:color w:val="808080"/>
        <w:sz w:val="20"/>
        <w:szCs w:val="20"/>
        <w:lang w:val="pt-BR"/>
      </w:rPr>
      <w:t>Bogotá D.C</w:t>
    </w:r>
  </w:p>
  <w:p w14:paraId="36DBB1D1" w14:textId="77777777" w:rsidR="008B197D" w:rsidRPr="00CC7774" w:rsidRDefault="003C0E28" w:rsidP="00CC7774">
    <w:pPr>
      <w:pStyle w:val="Piedepgina"/>
      <w:tabs>
        <w:tab w:val="clear" w:pos="4419"/>
        <w:tab w:val="center" w:pos="-2835"/>
      </w:tabs>
      <w:jc w:val="center"/>
      <w:rPr>
        <w:rFonts w:ascii="Montserrat Thin" w:hAnsi="Montserrat Thin" w:cs="Arial"/>
        <w:sz w:val="18"/>
        <w:szCs w:val="18"/>
        <w:lang w:val="es-ES"/>
      </w:rPr>
    </w:pPr>
    <w:r w:rsidRPr="009139FE">
      <w:rPr>
        <w:rFonts w:asciiTheme="majorHAnsi" w:hAnsiTheme="majorHAnsi" w:cstheme="majorHAnsi"/>
        <w:color w:val="808080"/>
        <w:sz w:val="18"/>
        <w:szCs w:val="18"/>
        <w:lang w:val="es-ES"/>
      </w:rPr>
      <w:t>PBX: (57-601) 3305000 - Línea gratuita: 018000-960020 - Fax: (57-601) 3305050 - www.minsalud.gov.co</w:t>
    </w:r>
  </w:p>
  <w:p w14:paraId="2541788B" w14:textId="77777777" w:rsidR="00A57449" w:rsidRDefault="00A57449" w:rsidP="007108A1">
    <w:pPr>
      <w:pStyle w:val="Piedepgina"/>
      <w:ind w:left="284"/>
      <w:jc w:val="center"/>
      <w:rPr>
        <w:rFonts w:ascii="Arial" w:hAnsi="Arial" w:cs="Arial"/>
        <w:color w:val="808080"/>
        <w:sz w:val="20"/>
        <w:szCs w:val="20"/>
        <w:lang w:val="es-ES"/>
      </w:rPr>
    </w:pPr>
  </w:p>
  <w:p w14:paraId="5BBA2943" w14:textId="77777777" w:rsidR="00A57449" w:rsidRDefault="00A57449">
    <w:pPr>
      <w:pStyle w:val="Piedepgina"/>
      <w:rPr>
        <w:rFonts w:ascii="Arial" w:hAnsi="Arial" w:cs="Arial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3A929" w14:textId="77777777" w:rsidR="00B6385C" w:rsidRDefault="00B6385C" w:rsidP="00A57449">
      <w:r w:rsidRPr="00A57449">
        <w:rPr>
          <w:color w:val="000000"/>
        </w:rPr>
        <w:separator/>
      </w:r>
    </w:p>
  </w:footnote>
  <w:footnote w:type="continuationSeparator" w:id="0">
    <w:p w14:paraId="692D5349" w14:textId="77777777" w:rsidR="00B6385C" w:rsidRDefault="00B6385C" w:rsidP="00A5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7AAD5" w14:textId="77777777" w:rsidR="003C0E28" w:rsidRDefault="003C0E28" w:rsidP="004653B0">
    <w:pPr>
      <w:pStyle w:val="Encabezado"/>
      <w:tabs>
        <w:tab w:val="clear" w:pos="4419"/>
        <w:tab w:val="clear" w:pos="8838"/>
        <w:tab w:val="left" w:pos="-2835"/>
      </w:tabs>
      <w:spacing w:after="240"/>
      <w:ind w:right="49"/>
      <w:jc w:val="right"/>
    </w:pP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0930261E" wp14:editId="1732FA9C">
          <wp:simplePos x="0" y="0"/>
          <wp:positionH relativeFrom="margin">
            <wp:align>right</wp:align>
          </wp:positionH>
          <wp:positionV relativeFrom="paragraph">
            <wp:posOffset>-257810</wp:posOffset>
          </wp:positionV>
          <wp:extent cx="2563200" cy="431970"/>
          <wp:effectExtent l="0" t="0" r="0" b="635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minsalu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3200" cy="43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017F6D" w14:textId="77777777" w:rsidR="004653B0" w:rsidRDefault="004653B0" w:rsidP="004653B0">
    <w:pPr>
      <w:pStyle w:val="Encabezado"/>
      <w:tabs>
        <w:tab w:val="clear" w:pos="4419"/>
        <w:tab w:val="clear" w:pos="8838"/>
        <w:tab w:val="left" w:pos="-2835"/>
      </w:tabs>
      <w:spacing w:after="240"/>
      <w:ind w:right="4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253B5"/>
    <w:multiLevelType w:val="hybridMultilevel"/>
    <w:tmpl w:val="70CCA5EC"/>
    <w:lvl w:ilvl="0" w:tplc="3684DB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11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449"/>
    <w:rsid w:val="00026B24"/>
    <w:rsid w:val="00027FB8"/>
    <w:rsid w:val="00036525"/>
    <w:rsid w:val="000742D4"/>
    <w:rsid w:val="00076F2B"/>
    <w:rsid w:val="00087EE9"/>
    <w:rsid w:val="000922E7"/>
    <w:rsid w:val="000B17EE"/>
    <w:rsid w:val="000B3DB9"/>
    <w:rsid w:val="000F15E0"/>
    <w:rsid w:val="000F6DAE"/>
    <w:rsid w:val="00121F4E"/>
    <w:rsid w:val="001513DC"/>
    <w:rsid w:val="00151E86"/>
    <w:rsid w:val="00175D3D"/>
    <w:rsid w:val="001B6069"/>
    <w:rsid w:val="001C3867"/>
    <w:rsid w:val="001D2646"/>
    <w:rsid w:val="002335FC"/>
    <w:rsid w:val="002413FA"/>
    <w:rsid w:val="00252BA5"/>
    <w:rsid w:val="002A1AE0"/>
    <w:rsid w:val="002A1D1D"/>
    <w:rsid w:val="00311B1B"/>
    <w:rsid w:val="00323FBF"/>
    <w:rsid w:val="0035054F"/>
    <w:rsid w:val="00363C75"/>
    <w:rsid w:val="00384645"/>
    <w:rsid w:val="003B058C"/>
    <w:rsid w:val="003C0E28"/>
    <w:rsid w:val="003C7310"/>
    <w:rsid w:val="003D0F28"/>
    <w:rsid w:val="003F0DD8"/>
    <w:rsid w:val="004400CE"/>
    <w:rsid w:val="00444AF7"/>
    <w:rsid w:val="00444C4A"/>
    <w:rsid w:val="004653B0"/>
    <w:rsid w:val="004975B4"/>
    <w:rsid w:val="004B1612"/>
    <w:rsid w:val="004B5DDD"/>
    <w:rsid w:val="004C707D"/>
    <w:rsid w:val="004D0C3C"/>
    <w:rsid w:val="004E73CA"/>
    <w:rsid w:val="005252EC"/>
    <w:rsid w:val="00553C2D"/>
    <w:rsid w:val="005755E7"/>
    <w:rsid w:val="005D0EBA"/>
    <w:rsid w:val="005F39FB"/>
    <w:rsid w:val="005F4DC5"/>
    <w:rsid w:val="005F7957"/>
    <w:rsid w:val="006155E9"/>
    <w:rsid w:val="00671FF0"/>
    <w:rsid w:val="006B4F65"/>
    <w:rsid w:val="006D2140"/>
    <w:rsid w:val="006F2B52"/>
    <w:rsid w:val="007015A8"/>
    <w:rsid w:val="007108A1"/>
    <w:rsid w:val="007545A8"/>
    <w:rsid w:val="00764973"/>
    <w:rsid w:val="00785D05"/>
    <w:rsid w:val="007A4CD3"/>
    <w:rsid w:val="007A63F7"/>
    <w:rsid w:val="007C1C36"/>
    <w:rsid w:val="007C3945"/>
    <w:rsid w:val="007F6152"/>
    <w:rsid w:val="00812ED1"/>
    <w:rsid w:val="00843F6B"/>
    <w:rsid w:val="008551EB"/>
    <w:rsid w:val="00855C67"/>
    <w:rsid w:val="008B127B"/>
    <w:rsid w:val="008B197D"/>
    <w:rsid w:val="008F039E"/>
    <w:rsid w:val="008F4317"/>
    <w:rsid w:val="00906538"/>
    <w:rsid w:val="00931F3A"/>
    <w:rsid w:val="00946C0A"/>
    <w:rsid w:val="00997925"/>
    <w:rsid w:val="00997BF0"/>
    <w:rsid w:val="009D4A0C"/>
    <w:rsid w:val="009F168D"/>
    <w:rsid w:val="009F24D9"/>
    <w:rsid w:val="00A24784"/>
    <w:rsid w:val="00A57449"/>
    <w:rsid w:val="00A7129E"/>
    <w:rsid w:val="00A823BF"/>
    <w:rsid w:val="00A851F8"/>
    <w:rsid w:val="00AA387F"/>
    <w:rsid w:val="00B06001"/>
    <w:rsid w:val="00B228A3"/>
    <w:rsid w:val="00B609B6"/>
    <w:rsid w:val="00B6385C"/>
    <w:rsid w:val="00B956D0"/>
    <w:rsid w:val="00BD2A64"/>
    <w:rsid w:val="00BE6819"/>
    <w:rsid w:val="00C74CA9"/>
    <w:rsid w:val="00C75CB5"/>
    <w:rsid w:val="00C81673"/>
    <w:rsid w:val="00CC7774"/>
    <w:rsid w:val="00CF6B33"/>
    <w:rsid w:val="00D04951"/>
    <w:rsid w:val="00D0715E"/>
    <w:rsid w:val="00D703CF"/>
    <w:rsid w:val="00D95CE2"/>
    <w:rsid w:val="00DA6887"/>
    <w:rsid w:val="00DD7D63"/>
    <w:rsid w:val="00DF1930"/>
    <w:rsid w:val="00E179B2"/>
    <w:rsid w:val="00E32F97"/>
    <w:rsid w:val="00E81AC5"/>
    <w:rsid w:val="00EA29AA"/>
    <w:rsid w:val="00EB3BC2"/>
    <w:rsid w:val="00ED256A"/>
    <w:rsid w:val="00ED426D"/>
    <w:rsid w:val="00EE4433"/>
    <w:rsid w:val="00EE5197"/>
    <w:rsid w:val="00F17B73"/>
    <w:rsid w:val="00F23D0F"/>
    <w:rsid w:val="00F24688"/>
    <w:rsid w:val="00F366AF"/>
    <w:rsid w:val="00F40FF8"/>
    <w:rsid w:val="00F56DB7"/>
    <w:rsid w:val="00F722E4"/>
    <w:rsid w:val="00F94947"/>
    <w:rsid w:val="00FA6035"/>
    <w:rsid w:val="00FB4CEA"/>
    <w:rsid w:val="00FB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21AD1"/>
  <w15:docId w15:val="{58E5B722-B274-4E17-87B7-794A1441A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57449"/>
    <w:pPr>
      <w:suppressAutoHyphens/>
    </w:pPr>
    <w:rPr>
      <w:rFonts w:ascii="Times New Roman" w:hAnsi="Times New Roman"/>
      <w:sz w:val="24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A57449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HeaderChar">
    <w:name w:val="Header Char"/>
    <w:basedOn w:val="Fuentedeprrafopredeter"/>
    <w:rsid w:val="00A57449"/>
    <w:rPr>
      <w:rFonts w:ascii="Times New Roman" w:hAnsi="Times New Roman"/>
      <w:sz w:val="24"/>
      <w:szCs w:val="24"/>
      <w:lang w:val="es-CO" w:eastAsia="es-ES"/>
    </w:rPr>
  </w:style>
  <w:style w:type="character" w:customStyle="1" w:styleId="EncabezadoCar">
    <w:name w:val="Encabezado Car"/>
    <w:basedOn w:val="Fuentedeprrafopredeter"/>
    <w:rsid w:val="00A57449"/>
  </w:style>
  <w:style w:type="paragraph" w:styleId="Piedepgina">
    <w:name w:val="footer"/>
    <w:basedOn w:val="Normal"/>
    <w:rsid w:val="00A57449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FooterChar">
    <w:name w:val="Footer Char"/>
    <w:basedOn w:val="Fuentedeprrafopredeter"/>
    <w:rsid w:val="00A57449"/>
    <w:rPr>
      <w:rFonts w:ascii="Times New Roman" w:hAnsi="Times New Roman"/>
      <w:sz w:val="24"/>
      <w:szCs w:val="24"/>
      <w:lang w:val="es-CO" w:eastAsia="es-ES"/>
    </w:rPr>
  </w:style>
  <w:style w:type="character" w:customStyle="1" w:styleId="PiedepginaCar">
    <w:name w:val="Pie de página Car"/>
    <w:basedOn w:val="Fuentedeprrafopredeter"/>
    <w:rsid w:val="00A57449"/>
  </w:style>
  <w:style w:type="paragraph" w:styleId="Textodeglobo">
    <w:name w:val="Balloon Text"/>
    <w:basedOn w:val="Normal"/>
    <w:rsid w:val="00A57449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Fuentedeprrafopredeter"/>
    <w:rsid w:val="00A57449"/>
    <w:rPr>
      <w:rFonts w:ascii="Times New Roman" w:hAnsi="Times New Roman"/>
      <w:lang w:val="es-CO" w:eastAsia="es-ES"/>
    </w:rPr>
  </w:style>
  <w:style w:type="character" w:customStyle="1" w:styleId="TextodegloboCar">
    <w:name w:val="Texto de globo Car"/>
    <w:basedOn w:val="Fuentedeprrafopredeter"/>
    <w:rsid w:val="00A5744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rsid w:val="00A57449"/>
    <w:rPr>
      <w:color w:val="0000FF"/>
      <w:u w:val="single"/>
    </w:rPr>
  </w:style>
  <w:style w:type="character" w:customStyle="1" w:styleId="Absatz-Standardschriftart">
    <w:name w:val="Absatz-Standardschriftart"/>
    <w:rsid w:val="00A57449"/>
  </w:style>
  <w:style w:type="character" w:styleId="Hipervnculovisitado">
    <w:name w:val="FollowedHyperlink"/>
    <w:basedOn w:val="Fuentedeprrafopredeter"/>
    <w:uiPriority w:val="99"/>
    <w:semiHidden/>
    <w:unhideWhenUsed/>
    <w:rsid w:val="00F366AF"/>
    <w:rPr>
      <w:color w:val="800080" w:themeColor="followedHyperlink"/>
      <w:u w:val="single"/>
    </w:rPr>
  </w:style>
  <w:style w:type="table" w:styleId="Tablaconcuadrcula">
    <w:name w:val="Table Grid"/>
    <w:basedOn w:val="Tablanormal"/>
    <w:uiPriority w:val="59"/>
    <w:rsid w:val="00C74C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513DC"/>
    <w:pPr>
      <w:ind w:left="720"/>
      <w:contextualSpacing/>
    </w:pPr>
  </w:style>
  <w:style w:type="paragraph" w:customStyle="1" w:styleId="msonormal0">
    <w:name w:val="msonormal"/>
    <w:basedOn w:val="Normal"/>
    <w:rsid w:val="00671FF0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lang w:val="es-ES"/>
    </w:rPr>
  </w:style>
  <w:style w:type="paragraph" w:customStyle="1" w:styleId="xl65">
    <w:name w:val="xl65"/>
    <w:basedOn w:val="Normal"/>
    <w:rsid w:val="00671FF0"/>
    <w:pPr>
      <w:pBdr>
        <w:bottom w:val="single" w:sz="4" w:space="0" w:color="8EA9DB"/>
      </w:pBdr>
      <w:shd w:val="clear" w:color="D9E1F2" w:fill="D9E1F2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lang w:val="es-ES"/>
    </w:rPr>
  </w:style>
  <w:style w:type="paragraph" w:customStyle="1" w:styleId="xl66">
    <w:name w:val="xl66"/>
    <w:basedOn w:val="Normal"/>
    <w:rsid w:val="00671FF0"/>
    <w:pPr>
      <w:pBdr>
        <w:bottom w:val="single" w:sz="4" w:space="0" w:color="8EA9DB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lang w:val="es-ES"/>
    </w:rPr>
  </w:style>
  <w:style w:type="paragraph" w:customStyle="1" w:styleId="xl67">
    <w:name w:val="xl67"/>
    <w:basedOn w:val="Normal"/>
    <w:rsid w:val="00671FF0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lozano\AppData\Local\Temp\CARTA%20%20logo%20presidencia%20Oct%202%202012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 logo presidencia Oct 2 2012</Template>
  <TotalTime>23</TotalTime>
  <Pages>14</Pages>
  <Words>4477</Words>
  <Characters>24624</Characters>
  <Application>Microsoft Office Word</Application>
  <DocSecurity>0</DocSecurity>
  <Lines>205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 D</vt:lpstr>
    </vt:vector>
  </TitlesOfParts>
  <Company>Hewlett-Packard Company</Company>
  <LinksUpToDate>false</LinksUpToDate>
  <CharactersWithSpaces>29043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 D</dc:title>
  <dc:creator>oflorez</dc:creator>
  <cp:lastModifiedBy>Patricia Delgado</cp:lastModifiedBy>
  <cp:revision>18</cp:revision>
  <cp:lastPrinted>2012-10-02T19:57:00Z</cp:lastPrinted>
  <dcterms:created xsi:type="dcterms:W3CDTF">2023-03-01T20:49:00Z</dcterms:created>
  <dcterms:modified xsi:type="dcterms:W3CDTF">2023-04-30T04:21:00Z</dcterms:modified>
</cp:coreProperties>
</file>